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F44" w:rsidRDefault="005A4F44" w:rsidP="005A4F44">
      <w:pPr>
        <w:spacing w:before="60" w:after="0" w:line="240" w:lineRule="auto"/>
        <w:ind w:left="153" w:right="101"/>
        <w:rPr>
          <w:rFonts w:ascii="Arial" w:hAnsi="Arial" w:cs="Arial"/>
          <w:spacing w:val="2"/>
          <w:sz w:val="24"/>
          <w:szCs w:val="24"/>
          <w:lang w:val="en-US"/>
        </w:rPr>
      </w:pPr>
      <w:bookmarkStart w:id="0" w:name="_GoBack"/>
      <w:bookmarkEnd w:id="0"/>
    </w:p>
    <w:p w:rsidR="00A72627" w:rsidRDefault="00A72627" w:rsidP="005A4F44">
      <w:pPr>
        <w:spacing w:before="60" w:after="0" w:line="240" w:lineRule="auto"/>
        <w:ind w:left="153" w:right="101"/>
        <w:rPr>
          <w:rFonts w:ascii="Arial" w:hAnsi="Arial" w:cs="Arial"/>
          <w:spacing w:val="2"/>
          <w:sz w:val="24"/>
          <w:szCs w:val="24"/>
          <w:lang w:val="en-US"/>
        </w:rPr>
      </w:pPr>
    </w:p>
    <w:p w:rsidR="00A72627" w:rsidRDefault="00A72627" w:rsidP="005A4F44">
      <w:pPr>
        <w:spacing w:before="60" w:after="0" w:line="240" w:lineRule="auto"/>
        <w:ind w:left="153" w:right="101"/>
        <w:rPr>
          <w:rFonts w:ascii="Arial" w:hAnsi="Arial" w:cs="Arial"/>
          <w:spacing w:val="2"/>
          <w:sz w:val="24"/>
          <w:szCs w:val="24"/>
          <w:lang w:val="en-US"/>
        </w:rPr>
      </w:pPr>
    </w:p>
    <w:p w:rsidR="00654E10" w:rsidRDefault="00654E10" w:rsidP="00654E10">
      <w:pPr>
        <w:keepNext/>
        <w:spacing w:before="280"/>
        <w:outlineLvl w:val="0"/>
        <w:rPr>
          <w:rFonts w:ascii="Verdana" w:hAnsi="Verdana" w:cs="Arial"/>
          <w:b/>
          <w:bCs/>
          <w:kern w:val="32"/>
          <w:sz w:val="28"/>
          <w:szCs w:val="32"/>
          <w:lang w:val="en-GB"/>
        </w:rPr>
      </w:pPr>
    </w:p>
    <w:p w:rsidR="00654E10" w:rsidRPr="00654E10" w:rsidRDefault="00654E10" w:rsidP="001161B0">
      <w:pPr>
        <w:jc w:val="center"/>
        <w:rPr>
          <w:rFonts w:ascii="Verdana" w:hAnsi="Verdana"/>
          <w:b/>
          <w:color w:val="95B3D7"/>
          <w:sz w:val="72"/>
          <w:szCs w:val="72"/>
          <w:lang w:val="en-US"/>
        </w:rPr>
      </w:pPr>
      <w:r w:rsidRPr="00654E10">
        <w:rPr>
          <w:rFonts w:ascii="Verdana" w:hAnsi="Verdana"/>
          <w:b/>
          <w:color w:val="95B3D7"/>
          <w:sz w:val="72"/>
          <w:szCs w:val="72"/>
          <w:lang w:val="en-US"/>
        </w:rPr>
        <w:t>Bank Connect</w:t>
      </w:r>
    </w:p>
    <w:p w:rsidR="00654E10" w:rsidRPr="009E52D0" w:rsidRDefault="00654E10" w:rsidP="009E52D0">
      <w:pPr>
        <w:jc w:val="center"/>
        <w:rPr>
          <w:rFonts w:ascii="Verdana" w:hAnsi="Verdana"/>
          <w:b/>
          <w:sz w:val="28"/>
          <w:szCs w:val="28"/>
          <w:lang w:val="en-GB"/>
        </w:rPr>
      </w:pPr>
      <w:r w:rsidRPr="009E52D0">
        <w:rPr>
          <w:rFonts w:ascii="Verdana" w:hAnsi="Verdana"/>
          <w:b/>
          <w:sz w:val="28"/>
          <w:szCs w:val="28"/>
          <w:lang w:val="en-GB"/>
        </w:rPr>
        <w:t xml:space="preserve">Customer Credit </w:t>
      </w:r>
      <w:r w:rsidR="00654795" w:rsidRPr="009E52D0">
        <w:rPr>
          <w:rFonts w:ascii="Verdana" w:hAnsi="Verdana"/>
          <w:b/>
          <w:sz w:val="28"/>
          <w:szCs w:val="28"/>
          <w:lang w:val="en-GB"/>
        </w:rPr>
        <w:t>T</w:t>
      </w:r>
      <w:r w:rsidRPr="009E52D0">
        <w:rPr>
          <w:rFonts w:ascii="Verdana" w:hAnsi="Verdana"/>
          <w:b/>
          <w:sz w:val="28"/>
          <w:szCs w:val="28"/>
          <w:lang w:val="en-GB"/>
        </w:rPr>
        <w:t>ransfer Pain 001.001.03</w:t>
      </w:r>
    </w:p>
    <w:p w:rsidR="00A72627" w:rsidRPr="00654E10" w:rsidRDefault="00A72627" w:rsidP="001161B0">
      <w:pPr>
        <w:spacing w:before="60" w:after="0" w:line="240" w:lineRule="auto"/>
        <w:ind w:left="153" w:right="101"/>
        <w:jc w:val="center"/>
        <w:rPr>
          <w:rFonts w:ascii="Arial" w:hAnsi="Arial" w:cs="Arial"/>
          <w:spacing w:val="2"/>
          <w:sz w:val="24"/>
          <w:szCs w:val="24"/>
          <w:lang w:val="en-GB"/>
        </w:rPr>
      </w:pPr>
    </w:p>
    <w:p w:rsidR="00A72627" w:rsidRDefault="00A72627" w:rsidP="005A4F44">
      <w:pPr>
        <w:spacing w:before="60" w:after="0" w:line="240" w:lineRule="auto"/>
        <w:ind w:left="153" w:right="101"/>
        <w:rPr>
          <w:rFonts w:ascii="Arial" w:hAnsi="Arial" w:cs="Arial"/>
          <w:spacing w:val="2"/>
          <w:sz w:val="24"/>
          <w:szCs w:val="24"/>
          <w:lang w:val="en-US"/>
        </w:rPr>
      </w:pPr>
    </w:p>
    <w:p w:rsidR="00A72627" w:rsidRDefault="00A72627" w:rsidP="005A4F44">
      <w:pPr>
        <w:spacing w:before="60" w:after="0" w:line="240" w:lineRule="auto"/>
        <w:ind w:left="153" w:right="101"/>
        <w:rPr>
          <w:rFonts w:ascii="Arial" w:hAnsi="Arial" w:cs="Arial"/>
          <w:spacing w:val="2"/>
          <w:sz w:val="24"/>
          <w:szCs w:val="24"/>
          <w:lang w:val="en-US"/>
        </w:rPr>
      </w:pPr>
    </w:p>
    <w:p w:rsidR="005A4F44" w:rsidRDefault="005A4F44" w:rsidP="005A4F44">
      <w:pPr>
        <w:spacing w:before="60" w:after="0" w:line="240" w:lineRule="auto"/>
        <w:ind w:left="153" w:right="101"/>
        <w:rPr>
          <w:rFonts w:ascii="Arial" w:hAnsi="Arial" w:cs="Arial"/>
          <w:spacing w:val="2"/>
          <w:sz w:val="24"/>
          <w:szCs w:val="24"/>
          <w:lang w:val="en-US"/>
        </w:rPr>
      </w:pPr>
    </w:p>
    <w:p w:rsidR="005A4F44" w:rsidRPr="001161B0" w:rsidRDefault="005A4F44" w:rsidP="005A4F44">
      <w:pPr>
        <w:pStyle w:val="TOCHeading"/>
        <w:rPr>
          <w:rFonts w:ascii="Verdana" w:hAnsi="Verdana"/>
          <w:lang w:val="en-US"/>
        </w:rPr>
      </w:pPr>
      <w:r w:rsidRPr="001161B0">
        <w:rPr>
          <w:rFonts w:ascii="Verdana" w:hAnsi="Verdana"/>
          <w:lang w:val="en-US"/>
        </w:rPr>
        <w:t>Table of Contents</w:t>
      </w:r>
    </w:p>
    <w:p w:rsidR="009E52D0" w:rsidRPr="00706181" w:rsidRDefault="005A4F44">
      <w:pPr>
        <w:pStyle w:val="TOC1"/>
        <w:tabs>
          <w:tab w:val="right" w:leader="dot" w:pos="16260"/>
        </w:tabs>
        <w:rPr>
          <w:rFonts w:ascii="Calibri" w:hAnsi="Calibri"/>
          <w:noProof/>
          <w:szCs w:val="22"/>
          <w:lang w:val="da-DK" w:eastAsia="da-DK"/>
        </w:rPr>
      </w:pPr>
      <w:r w:rsidRPr="00E542E7">
        <w:rPr>
          <w:rFonts w:ascii="Verdana" w:hAnsi="Verdana"/>
          <w:lang w:val="da-DK"/>
        </w:rPr>
        <w:fldChar w:fldCharType="begin"/>
      </w:r>
      <w:r w:rsidRPr="00E542E7">
        <w:rPr>
          <w:rFonts w:ascii="Verdana" w:hAnsi="Verdana"/>
          <w:lang w:val="da-DK"/>
        </w:rPr>
        <w:instrText xml:space="preserve"> TOC \o "1-3" \h \z \u </w:instrText>
      </w:r>
      <w:r w:rsidRPr="00E542E7">
        <w:rPr>
          <w:rFonts w:ascii="Verdana" w:hAnsi="Verdana"/>
          <w:lang w:val="da-DK"/>
        </w:rPr>
        <w:fldChar w:fldCharType="separate"/>
      </w:r>
      <w:hyperlink w:anchor="_Toc482605590" w:history="1">
        <w:r w:rsidR="009E52D0" w:rsidRPr="00CD3D32">
          <w:rPr>
            <w:rStyle w:val="Hyperlink"/>
            <w:rFonts w:ascii="Verdana" w:hAnsi="Verdana"/>
            <w:noProof/>
          </w:rPr>
          <w:t>Introduction</w:t>
        </w:r>
        <w:r w:rsidR="009E52D0">
          <w:rPr>
            <w:noProof/>
            <w:webHidden/>
          </w:rPr>
          <w:tab/>
        </w:r>
        <w:r w:rsidR="009E52D0">
          <w:rPr>
            <w:noProof/>
            <w:webHidden/>
          </w:rPr>
          <w:fldChar w:fldCharType="begin"/>
        </w:r>
        <w:r w:rsidR="009E52D0">
          <w:rPr>
            <w:noProof/>
            <w:webHidden/>
          </w:rPr>
          <w:instrText xml:space="preserve"> PAGEREF _Toc482605590 \h </w:instrText>
        </w:r>
        <w:r w:rsidR="009E52D0">
          <w:rPr>
            <w:noProof/>
            <w:webHidden/>
          </w:rPr>
        </w:r>
        <w:r w:rsidR="009E52D0">
          <w:rPr>
            <w:noProof/>
            <w:webHidden/>
          </w:rPr>
          <w:fldChar w:fldCharType="separate"/>
        </w:r>
        <w:r w:rsidR="009E52D0">
          <w:rPr>
            <w:noProof/>
            <w:webHidden/>
          </w:rPr>
          <w:t>2</w:t>
        </w:r>
        <w:r w:rsidR="009E52D0">
          <w:rPr>
            <w:noProof/>
            <w:webHidden/>
          </w:rPr>
          <w:fldChar w:fldCharType="end"/>
        </w:r>
      </w:hyperlink>
    </w:p>
    <w:p w:rsidR="009E52D0" w:rsidRPr="00706181" w:rsidRDefault="009E52D0">
      <w:pPr>
        <w:pStyle w:val="TOC1"/>
        <w:tabs>
          <w:tab w:val="right" w:leader="dot" w:pos="16260"/>
        </w:tabs>
        <w:rPr>
          <w:rFonts w:ascii="Calibri" w:hAnsi="Calibri"/>
          <w:noProof/>
          <w:szCs w:val="22"/>
          <w:lang w:val="da-DK" w:eastAsia="da-DK"/>
        </w:rPr>
      </w:pPr>
      <w:hyperlink w:anchor="_Toc482605591" w:history="1">
        <w:r w:rsidRPr="00CD3D32">
          <w:rPr>
            <w:rStyle w:val="Hyperlink"/>
            <w:rFonts w:ascii="Verdana" w:hAnsi="Verdana"/>
            <w:noProof/>
          </w:rPr>
          <w:t>S</w:t>
        </w:r>
        <w:r w:rsidRPr="00CD3D32">
          <w:rPr>
            <w:rStyle w:val="Hyperlink"/>
            <w:rFonts w:ascii="Verdana" w:hAnsi="Verdana"/>
            <w:noProof/>
            <w:spacing w:val="1"/>
          </w:rPr>
          <w:t>c</w:t>
        </w:r>
        <w:r w:rsidRPr="00CD3D32">
          <w:rPr>
            <w:rStyle w:val="Hyperlink"/>
            <w:rFonts w:ascii="Verdana" w:hAnsi="Verdana"/>
            <w:noProof/>
          </w:rPr>
          <w:t>ope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_Toc482605591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E52D0" w:rsidRPr="00706181" w:rsidRDefault="009E52D0">
      <w:pPr>
        <w:pStyle w:val="TOC1"/>
        <w:tabs>
          <w:tab w:val="right" w:leader="dot" w:pos="16260"/>
        </w:tabs>
        <w:rPr>
          <w:rFonts w:ascii="Calibri" w:hAnsi="Calibri"/>
          <w:noProof/>
          <w:szCs w:val="22"/>
          <w:lang w:val="da-DK" w:eastAsia="da-DK"/>
        </w:rPr>
      </w:pPr>
      <w:hyperlink w:anchor="_Toc482605592" w:history="1">
        <w:r w:rsidRPr="00CD3D32">
          <w:rPr>
            <w:rStyle w:val="Hyperlink"/>
            <w:rFonts w:ascii="Verdana" w:hAnsi="Verdana"/>
            <w:noProof/>
            <w:lang w:val="en-GB"/>
          </w:rPr>
          <w:t>Character set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_Toc482605592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E52D0" w:rsidRPr="00706181" w:rsidRDefault="009E52D0">
      <w:pPr>
        <w:pStyle w:val="TOC1"/>
        <w:tabs>
          <w:tab w:val="right" w:leader="dot" w:pos="16260"/>
        </w:tabs>
        <w:rPr>
          <w:rFonts w:ascii="Calibri" w:hAnsi="Calibri"/>
          <w:noProof/>
          <w:szCs w:val="22"/>
          <w:lang w:val="da-DK" w:eastAsia="da-DK"/>
        </w:rPr>
      </w:pPr>
      <w:hyperlink w:anchor="_Toc482605593" w:history="1">
        <w:r w:rsidRPr="00CD3D32">
          <w:rPr>
            <w:rStyle w:val="Hyperlink"/>
            <w:rFonts w:ascii="Verdana" w:hAnsi="Verdana"/>
            <w:noProof/>
            <w:lang w:val="en-GB"/>
          </w:rPr>
          <w:t>Change log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_Toc482605593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E52D0" w:rsidRPr="00706181" w:rsidRDefault="009E52D0">
      <w:pPr>
        <w:pStyle w:val="TOC1"/>
        <w:tabs>
          <w:tab w:val="right" w:leader="dot" w:pos="16260"/>
        </w:tabs>
        <w:rPr>
          <w:rFonts w:ascii="Calibri" w:hAnsi="Calibri"/>
          <w:noProof/>
          <w:szCs w:val="22"/>
          <w:lang w:val="da-DK" w:eastAsia="da-DK"/>
        </w:rPr>
      </w:pPr>
      <w:hyperlink w:anchor="_Toc482605594" w:history="1">
        <w:r w:rsidRPr="00CD3D32">
          <w:rPr>
            <w:rStyle w:val="Hyperlink"/>
            <w:rFonts w:ascii="Verdana" w:hAnsi="Verdana"/>
            <w:noProof/>
            <w:lang w:val="en-GB"/>
          </w:rPr>
          <w:t>Explanation on format usage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_Toc482605594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A4F44" w:rsidRDefault="005A4F44" w:rsidP="005A4F44">
      <w:pPr>
        <w:spacing w:before="60" w:after="0" w:line="240" w:lineRule="auto"/>
        <w:ind w:left="153" w:right="101"/>
        <w:rPr>
          <w:rFonts w:ascii="Verdana" w:hAnsi="Verdana"/>
        </w:rPr>
      </w:pPr>
      <w:r w:rsidRPr="00E542E7">
        <w:rPr>
          <w:rFonts w:ascii="Verdana" w:hAnsi="Verdana"/>
        </w:rPr>
        <w:fldChar w:fldCharType="end"/>
      </w:r>
    </w:p>
    <w:p w:rsidR="005A4F44" w:rsidRDefault="005A4F44" w:rsidP="005A4F44">
      <w:pPr>
        <w:spacing w:before="60" w:after="0" w:line="240" w:lineRule="auto"/>
        <w:ind w:left="153" w:right="101"/>
        <w:rPr>
          <w:rFonts w:ascii="Verdana" w:hAnsi="Verdana"/>
        </w:rPr>
      </w:pPr>
    </w:p>
    <w:p w:rsidR="005A4F44" w:rsidRPr="00B364C1" w:rsidRDefault="005A4F44" w:rsidP="00B364C1">
      <w:pPr>
        <w:pStyle w:val="Heading1"/>
        <w:rPr>
          <w:rFonts w:ascii="Verdana" w:hAnsi="Verdana"/>
        </w:rPr>
      </w:pPr>
      <w:bookmarkStart w:id="1" w:name="_Toc482605590"/>
      <w:r w:rsidRPr="00B364C1">
        <w:rPr>
          <w:rFonts w:ascii="Verdana" w:hAnsi="Verdana"/>
        </w:rPr>
        <w:lastRenderedPageBreak/>
        <w:t>Introduction</w:t>
      </w:r>
      <w:bookmarkEnd w:id="1"/>
    </w:p>
    <w:p w:rsidR="005A4F44" w:rsidRDefault="005A4F44" w:rsidP="005A4F44">
      <w:pPr>
        <w:spacing w:before="60" w:after="0" w:line="240" w:lineRule="auto"/>
        <w:ind w:left="153" w:right="101"/>
        <w:rPr>
          <w:rFonts w:ascii="Verdana" w:hAnsi="Verdana" w:cs="Arial"/>
          <w:spacing w:val="2"/>
          <w:sz w:val="20"/>
          <w:szCs w:val="20"/>
          <w:lang w:val="en-US"/>
        </w:rPr>
      </w:pPr>
    </w:p>
    <w:p w:rsidR="005A4F44" w:rsidRPr="005A4F44" w:rsidRDefault="005A4F44" w:rsidP="005A4F44">
      <w:pPr>
        <w:spacing w:before="60" w:after="0" w:line="240" w:lineRule="auto"/>
        <w:ind w:left="153" w:right="101"/>
        <w:rPr>
          <w:rFonts w:ascii="Verdana" w:hAnsi="Verdana" w:cs="Arial"/>
          <w:sz w:val="20"/>
          <w:szCs w:val="20"/>
          <w:lang w:val="en-US"/>
        </w:rPr>
      </w:pP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>is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ish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mp</w:t>
      </w:r>
      <w:r w:rsidRPr="005A4F44">
        <w:rPr>
          <w:rFonts w:ascii="Verdana" w:hAnsi="Verdana" w:cs="Arial"/>
          <w:sz w:val="20"/>
          <w:szCs w:val="20"/>
          <w:lang w:val="en-US"/>
        </w:rPr>
        <w:t>l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u</w:t>
      </w:r>
      <w:r w:rsidRPr="005A4F44">
        <w:rPr>
          <w:rFonts w:ascii="Verdana" w:hAnsi="Verdana" w:cs="Arial"/>
          <w:sz w:val="20"/>
          <w:szCs w:val="20"/>
          <w:lang w:val="en-US"/>
        </w:rPr>
        <w:t>id</w:t>
      </w:r>
      <w:r w:rsidRPr="005A4F44">
        <w:rPr>
          <w:rFonts w:ascii="Verdana" w:hAnsi="Verdana" w:cs="Arial"/>
          <w:spacing w:val="4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l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r Com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G</w:t>
      </w:r>
      <w:r w:rsidRPr="005A4F44">
        <w:rPr>
          <w:rFonts w:ascii="Verdana" w:hAnsi="Verdana" w:cs="Arial"/>
          <w:sz w:val="20"/>
          <w:szCs w:val="20"/>
          <w:lang w:val="en-US"/>
        </w:rPr>
        <w:t>l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ba</w:t>
      </w:r>
      <w:r w:rsidRPr="005A4F44">
        <w:rPr>
          <w:rFonts w:ascii="Verdana" w:hAnsi="Verdana" w:cs="Arial"/>
          <w:sz w:val="20"/>
          <w:szCs w:val="20"/>
          <w:lang w:val="en-US"/>
        </w:rPr>
        <w:t>l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p</w:t>
      </w:r>
      <w:r w:rsidRPr="005A4F44">
        <w:rPr>
          <w:rFonts w:ascii="Verdana" w:hAnsi="Verdana" w:cs="Arial"/>
          <w:sz w:val="20"/>
          <w:szCs w:val="20"/>
          <w:lang w:val="en-US"/>
        </w:rPr>
        <w:t>leme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n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Cus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C</w:t>
      </w:r>
      <w:r w:rsidRPr="005A4F44">
        <w:rPr>
          <w:rFonts w:ascii="Verdana" w:hAnsi="Verdana" w:cs="Arial"/>
          <w:sz w:val="20"/>
          <w:szCs w:val="20"/>
          <w:lang w:val="en-US"/>
        </w:rPr>
        <w:t>re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ra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it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n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is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ba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C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G</w:t>
      </w:r>
      <w:r w:rsidRPr="005A4F44">
        <w:rPr>
          <w:rFonts w:ascii="Verdana" w:hAnsi="Verdana" w:cs="Arial"/>
          <w:sz w:val="20"/>
          <w:szCs w:val="20"/>
          <w:lang w:val="en-US"/>
        </w:rPr>
        <w:t>lo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b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l I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p</w:t>
      </w:r>
      <w:r w:rsidRPr="005A4F44">
        <w:rPr>
          <w:rFonts w:ascii="Verdana" w:hAnsi="Verdana" w:cs="Arial"/>
          <w:sz w:val="20"/>
          <w:szCs w:val="20"/>
          <w:lang w:val="en-US"/>
        </w:rPr>
        <w:t>l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en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G 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r Cus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to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C</w:t>
      </w:r>
      <w:r w:rsidRPr="005A4F44">
        <w:rPr>
          <w:rFonts w:ascii="Verdana" w:hAnsi="Verdana" w:cs="Arial"/>
          <w:sz w:val="20"/>
          <w:szCs w:val="20"/>
          <w:lang w:val="en-US"/>
        </w:rPr>
        <w:t>re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ra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z w:val="20"/>
          <w:szCs w:val="20"/>
          <w:lang w:val="en-US"/>
        </w:rPr>
        <w:t>,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I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2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00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2</w:t>
      </w:r>
      <w:r w:rsidRPr="005A4F44">
        <w:rPr>
          <w:rFonts w:ascii="Verdana" w:hAnsi="Verdana" w:cs="Arial"/>
          <w:sz w:val="20"/>
          <w:szCs w:val="20"/>
          <w:lang w:val="en-US"/>
        </w:rPr>
        <w:t>2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ss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4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z w:val="20"/>
          <w:szCs w:val="20"/>
          <w:lang w:val="en-US"/>
        </w:rPr>
        <w:t>initi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n Re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po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rt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mess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ag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Cus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to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C</w:t>
      </w:r>
      <w:r w:rsidRPr="005A4F44">
        <w:rPr>
          <w:rFonts w:ascii="Verdana" w:hAnsi="Verdana" w:cs="Arial"/>
          <w:sz w:val="20"/>
          <w:szCs w:val="20"/>
          <w:lang w:val="en-US"/>
        </w:rPr>
        <w:t>re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it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n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&lt;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pa</w:t>
      </w:r>
      <w:r w:rsidRPr="005A4F44">
        <w:rPr>
          <w:rFonts w:ascii="Verdana" w:hAnsi="Verdana" w:cs="Arial"/>
          <w:sz w:val="20"/>
          <w:szCs w:val="20"/>
          <w:lang w:val="en-US"/>
        </w:rPr>
        <w:t>in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.0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01</w:t>
      </w:r>
      <w:r w:rsidRPr="005A4F44">
        <w:rPr>
          <w:rFonts w:ascii="Verdana" w:hAnsi="Verdana" w:cs="Arial"/>
          <w:sz w:val="20"/>
          <w:szCs w:val="20"/>
          <w:lang w:val="en-US"/>
        </w:rPr>
        <w:t>.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0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01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.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03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&gt;.</w:t>
      </w:r>
    </w:p>
    <w:p w:rsidR="005A4F44" w:rsidRPr="005A4F44" w:rsidRDefault="005A4F44" w:rsidP="005A4F44">
      <w:pPr>
        <w:spacing w:before="16" w:after="0" w:line="260" w:lineRule="exact"/>
        <w:rPr>
          <w:rFonts w:ascii="Verdana" w:hAnsi="Verdana"/>
          <w:sz w:val="20"/>
          <w:szCs w:val="20"/>
          <w:lang w:val="en-US"/>
        </w:rPr>
      </w:pPr>
    </w:p>
    <w:p w:rsidR="005A4F44" w:rsidRPr="005A4F44" w:rsidRDefault="005A4F44" w:rsidP="005A4F44">
      <w:pPr>
        <w:spacing w:after="0" w:line="240" w:lineRule="auto"/>
        <w:ind w:left="153" w:right="-20"/>
        <w:rPr>
          <w:rFonts w:ascii="Verdana" w:hAnsi="Verdana" w:cs="Arial"/>
          <w:sz w:val="20"/>
          <w:szCs w:val="20"/>
          <w:lang w:val="en-US"/>
        </w:rPr>
      </w:pP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I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2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00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2</w:t>
      </w:r>
      <w:r w:rsidRPr="005A4F44">
        <w:rPr>
          <w:rFonts w:ascii="Verdana" w:hAnsi="Verdana" w:cs="Arial"/>
          <w:sz w:val="20"/>
          <w:szCs w:val="20"/>
          <w:lang w:val="en-US"/>
        </w:rPr>
        <w:t>2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Mess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ag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iti</w:t>
      </w:r>
      <w:r w:rsidRPr="005A4F44">
        <w:rPr>
          <w:rFonts w:ascii="Verdana" w:hAnsi="Verdana" w:cs="Arial"/>
          <w:spacing w:val="4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po</w:t>
      </w:r>
      <w:r w:rsidRPr="005A4F44">
        <w:rPr>
          <w:rFonts w:ascii="Verdana" w:hAnsi="Verdana" w:cs="Arial"/>
          <w:sz w:val="20"/>
          <w:szCs w:val="20"/>
          <w:lang w:val="en-US"/>
        </w:rPr>
        <w:t>rt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(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z w:val="20"/>
          <w:szCs w:val="20"/>
          <w:lang w:val="en-US"/>
        </w:rPr>
        <w:t>) 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Mess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U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Gu</w:t>
      </w:r>
      <w:r w:rsidRPr="005A4F44">
        <w:rPr>
          <w:rFonts w:ascii="Verdana" w:hAnsi="Verdana" w:cs="Arial"/>
          <w:sz w:val="20"/>
          <w:szCs w:val="20"/>
          <w:lang w:val="en-US"/>
        </w:rPr>
        <w:t>id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l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in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</w:p>
    <w:p w:rsidR="005A4F44" w:rsidRPr="005A4F44" w:rsidRDefault="005A4F44" w:rsidP="005A4F44">
      <w:pPr>
        <w:spacing w:after="0" w:line="271" w:lineRule="exact"/>
        <w:ind w:left="153" w:right="-20"/>
        <w:rPr>
          <w:rFonts w:ascii="Verdana" w:hAnsi="Verdana" w:cs="Arial"/>
          <w:sz w:val="20"/>
          <w:szCs w:val="20"/>
          <w:lang w:val="en-US"/>
        </w:rPr>
      </w:pPr>
      <w:r w:rsidRPr="005A4F44">
        <w:rPr>
          <w:rFonts w:ascii="Verdana" w:hAnsi="Verdana" w:cs="Arial"/>
          <w:position w:val="-1"/>
          <w:sz w:val="20"/>
          <w:szCs w:val="20"/>
          <w:lang w:val="en-US"/>
        </w:rPr>
        <w:t>(</w:t>
      </w:r>
      <w:r w:rsidRPr="005A4F44">
        <w:rPr>
          <w:rFonts w:ascii="Verdana" w:hAnsi="Verdana" w:cs="Arial"/>
          <w:spacing w:val="-1"/>
          <w:position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position w:val="-1"/>
          <w:sz w:val="20"/>
          <w:szCs w:val="20"/>
          <w:lang w:val="en-US"/>
        </w:rPr>
        <w:t>UG) c</w:t>
      </w:r>
      <w:r w:rsidRPr="005A4F44">
        <w:rPr>
          <w:rFonts w:ascii="Verdana" w:hAnsi="Verdana" w:cs="Arial"/>
          <w:spacing w:val="1"/>
          <w:position w:val="-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position w:val="-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1"/>
          <w:position w:val="-1"/>
          <w:sz w:val="20"/>
          <w:szCs w:val="20"/>
          <w:lang w:val="en-US"/>
        </w:rPr>
        <w:t xml:space="preserve"> b</w:t>
      </w:r>
      <w:r w:rsidRPr="005A4F44">
        <w:rPr>
          <w:rFonts w:ascii="Verdana" w:hAnsi="Verdana" w:cs="Arial"/>
          <w:position w:val="-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-1"/>
          <w:position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position w:val="-1"/>
          <w:sz w:val="20"/>
          <w:szCs w:val="20"/>
          <w:lang w:val="en-US"/>
        </w:rPr>
        <w:t>do</w:t>
      </w:r>
      <w:r w:rsidRPr="005A4F44">
        <w:rPr>
          <w:rFonts w:ascii="Verdana" w:hAnsi="Verdana" w:cs="Arial"/>
          <w:spacing w:val="-3"/>
          <w:position w:val="-1"/>
          <w:sz w:val="20"/>
          <w:szCs w:val="20"/>
          <w:lang w:val="en-US"/>
        </w:rPr>
        <w:t>w</w:t>
      </w:r>
      <w:r w:rsidRPr="005A4F44">
        <w:rPr>
          <w:rFonts w:ascii="Verdana" w:hAnsi="Verdana" w:cs="Arial"/>
          <w:spacing w:val="1"/>
          <w:position w:val="-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position w:val="-1"/>
          <w:sz w:val="20"/>
          <w:szCs w:val="20"/>
          <w:lang w:val="en-US"/>
        </w:rPr>
        <w:t>lo</w:t>
      </w:r>
      <w:r w:rsidRPr="005A4F44">
        <w:rPr>
          <w:rFonts w:ascii="Verdana" w:hAnsi="Verdana" w:cs="Arial"/>
          <w:spacing w:val="1"/>
          <w:position w:val="-1"/>
          <w:sz w:val="20"/>
          <w:szCs w:val="20"/>
          <w:lang w:val="en-US"/>
        </w:rPr>
        <w:t>ad</w:t>
      </w:r>
      <w:r w:rsidRPr="005A4F44">
        <w:rPr>
          <w:rFonts w:ascii="Verdana" w:hAnsi="Verdana" w:cs="Arial"/>
          <w:spacing w:val="-1"/>
          <w:position w:val="-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position w:val="-1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-1"/>
          <w:position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3"/>
          <w:position w:val="-1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position w:val="-1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2"/>
          <w:position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1"/>
          <w:position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position w:val="-1"/>
          <w:sz w:val="20"/>
          <w:szCs w:val="20"/>
          <w:lang w:val="en-US"/>
        </w:rPr>
        <w:t xml:space="preserve">: </w:t>
      </w:r>
      <w:hyperlink r:id="rId8">
        <w:r w:rsidRPr="005A4F44">
          <w:rPr>
            <w:rFonts w:ascii="Verdana" w:hAnsi="Verdana" w:cs="Arial"/>
            <w:color w:val="0000FF"/>
            <w:spacing w:val="-3"/>
            <w:position w:val="-1"/>
            <w:sz w:val="20"/>
            <w:szCs w:val="20"/>
            <w:u w:val="single" w:color="0000FF"/>
            <w:lang w:val="en-US"/>
          </w:rPr>
          <w:t>h</w:t>
        </w:r>
        <w:r w:rsidRPr="005A4F44">
          <w:rPr>
            <w:rFonts w:ascii="Verdana" w:hAnsi="Verdana" w:cs="Arial"/>
            <w:color w:val="0000FF"/>
            <w:spacing w:val="-1"/>
            <w:position w:val="-1"/>
            <w:sz w:val="20"/>
            <w:szCs w:val="20"/>
            <w:u w:val="single" w:color="0000FF"/>
            <w:lang w:val="en-US"/>
          </w:rPr>
          <w:t>t</w:t>
        </w:r>
        <w:r w:rsidRPr="005A4F44">
          <w:rPr>
            <w:rFonts w:ascii="Verdana" w:hAnsi="Verdana" w:cs="Arial"/>
            <w:color w:val="0000FF"/>
            <w:spacing w:val="1"/>
            <w:position w:val="-1"/>
            <w:sz w:val="20"/>
            <w:szCs w:val="20"/>
            <w:u w:val="single" w:color="0000FF"/>
            <w:lang w:val="en-US"/>
          </w:rPr>
          <w:t>t</w:t>
        </w:r>
        <w:r w:rsidRPr="005A4F44">
          <w:rPr>
            <w:rFonts w:ascii="Verdana" w:hAnsi="Verdana" w:cs="Arial"/>
            <w:color w:val="0000FF"/>
            <w:position w:val="-1"/>
            <w:sz w:val="20"/>
            <w:szCs w:val="20"/>
            <w:u w:val="single" w:color="0000FF"/>
            <w:lang w:val="en-US"/>
          </w:rPr>
          <w:t>p</w:t>
        </w:r>
        <w:r w:rsidRPr="005A4F44">
          <w:rPr>
            <w:rFonts w:ascii="Verdana" w:hAnsi="Verdana" w:cs="Arial"/>
            <w:color w:val="0000FF"/>
            <w:spacing w:val="-2"/>
            <w:position w:val="-1"/>
            <w:sz w:val="20"/>
            <w:szCs w:val="20"/>
            <w:u w:val="single" w:color="0000FF"/>
            <w:lang w:val="en-US"/>
          </w:rPr>
          <w:t>:</w:t>
        </w:r>
        <w:r w:rsidRPr="005A4F44">
          <w:rPr>
            <w:rFonts w:ascii="Verdana" w:hAnsi="Verdana" w:cs="Arial"/>
            <w:color w:val="0000FF"/>
            <w:spacing w:val="1"/>
            <w:position w:val="-1"/>
            <w:sz w:val="20"/>
            <w:szCs w:val="20"/>
            <w:u w:val="single" w:color="0000FF"/>
            <w:lang w:val="en-US"/>
          </w:rPr>
          <w:t>//</w:t>
        </w:r>
        <w:r w:rsidRPr="005A4F44">
          <w:rPr>
            <w:rFonts w:ascii="Verdana" w:hAnsi="Verdana" w:cs="Arial"/>
            <w:color w:val="0000FF"/>
            <w:spacing w:val="-3"/>
            <w:position w:val="-1"/>
            <w:sz w:val="20"/>
            <w:szCs w:val="20"/>
            <w:u w:val="single" w:color="0000FF"/>
            <w:lang w:val="en-US"/>
          </w:rPr>
          <w:t>w</w:t>
        </w:r>
        <w:r w:rsidRPr="005A4F44">
          <w:rPr>
            <w:rFonts w:ascii="Verdana" w:hAnsi="Verdana" w:cs="Arial"/>
            <w:color w:val="0000FF"/>
            <w:spacing w:val="-1"/>
            <w:position w:val="-1"/>
            <w:sz w:val="20"/>
            <w:szCs w:val="20"/>
            <w:u w:val="single" w:color="0000FF"/>
            <w:lang w:val="en-US"/>
          </w:rPr>
          <w:t>w</w:t>
        </w:r>
        <w:r w:rsidRPr="005A4F44">
          <w:rPr>
            <w:rFonts w:ascii="Verdana" w:hAnsi="Verdana" w:cs="Arial"/>
            <w:color w:val="0000FF"/>
            <w:spacing w:val="-3"/>
            <w:position w:val="-1"/>
            <w:sz w:val="20"/>
            <w:szCs w:val="20"/>
            <w:u w:val="single" w:color="0000FF"/>
            <w:lang w:val="en-US"/>
          </w:rPr>
          <w:t>w</w:t>
        </w:r>
        <w:r w:rsidRPr="005A4F44">
          <w:rPr>
            <w:rFonts w:ascii="Verdana" w:hAnsi="Verdana" w:cs="Arial"/>
            <w:color w:val="0000FF"/>
            <w:spacing w:val="1"/>
            <w:position w:val="-1"/>
            <w:sz w:val="20"/>
            <w:szCs w:val="20"/>
            <w:u w:val="single" w:color="0000FF"/>
            <w:lang w:val="en-US"/>
          </w:rPr>
          <w:t>.</w:t>
        </w:r>
        <w:r w:rsidRPr="005A4F44">
          <w:rPr>
            <w:rFonts w:ascii="Verdana" w:hAnsi="Verdana" w:cs="Arial"/>
            <w:color w:val="0000FF"/>
            <w:spacing w:val="-1"/>
            <w:position w:val="-1"/>
            <w:sz w:val="20"/>
            <w:szCs w:val="20"/>
            <w:u w:val="single" w:color="0000FF"/>
            <w:lang w:val="en-US"/>
          </w:rPr>
          <w:t>i</w:t>
        </w:r>
        <w:r w:rsidRPr="005A4F44">
          <w:rPr>
            <w:rFonts w:ascii="Verdana" w:hAnsi="Verdana" w:cs="Arial"/>
            <w:color w:val="0000FF"/>
            <w:spacing w:val="2"/>
            <w:position w:val="-1"/>
            <w:sz w:val="20"/>
            <w:szCs w:val="20"/>
            <w:u w:val="single" w:color="0000FF"/>
            <w:lang w:val="en-US"/>
          </w:rPr>
          <w:t>s</w:t>
        </w:r>
        <w:r w:rsidRPr="005A4F44">
          <w:rPr>
            <w:rFonts w:ascii="Verdana" w:hAnsi="Verdana" w:cs="Arial"/>
            <w:color w:val="0000FF"/>
            <w:position w:val="-1"/>
            <w:sz w:val="20"/>
            <w:szCs w:val="20"/>
            <w:u w:val="single" w:color="0000FF"/>
            <w:lang w:val="en-US"/>
          </w:rPr>
          <w:t>o</w:t>
        </w:r>
        <w:r w:rsidRPr="005A4F44">
          <w:rPr>
            <w:rFonts w:ascii="Verdana" w:hAnsi="Verdana" w:cs="Arial"/>
            <w:color w:val="0000FF"/>
            <w:spacing w:val="-1"/>
            <w:position w:val="-1"/>
            <w:sz w:val="20"/>
            <w:szCs w:val="20"/>
            <w:u w:val="single" w:color="0000FF"/>
            <w:lang w:val="en-US"/>
          </w:rPr>
          <w:t>2</w:t>
        </w:r>
        <w:r w:rsidRPr="005A4F44">
          <w:rPr>
            <w:rFonts w:ascii="Verdana" w:hAnsi="Verdana" w:cs="Arial"/>
            <w:color w:val="0000FF"/>
            <w:position w:val="-1"/>
            <w:sz w:val="20"/>
            <w:szCs w:val="20"/>
            <w:u w:val="single" w:color="0000FF"/>
            <w:lang w:val="en-US"/>
          </w:rPr>
          <w:t>0</w:t>
        </w:r>
        <w:r w:rsidRPr="005A4F44">
          <w:rPr>
            <w:rFonts w:ascii="Verdana" w:hAnsi="Verdana" w:cs="Arial"/>
            <w:color w:val="0000FF"/>
            <w:spacing w:val="-1"/>
            <w:position w:val="-1"/>
            <w:sz w:val="20"/>
            <w:szCs w:val="20"/>
            <w:u w:val="single" w:color="0000FF"/>
            <w:lang w:val="en-US"/>
          </w:rPr>
          <w:t>0</w:t>
        </w:r>
        <w:r w:rsidRPr="005A4F44">
          <w:rPr>
            <w:rFonts w:ascii="Verdana" w:hAnsi="Verdana" w:cs="Arial"/>
            <w:color w:val="0000FF"/>
            <w:position w:val="-1"/>
            <w:sz w:val="20"/>
            <w:szCs w:val="20"/>
            <w:u w:val="single" w:color="0000FF"/>
            <w:lang w:val="en-US"/>
          </w:rPr>
          <w:t>2</w:t>
        </w:r>
        <w:r w:rsidRPr="005A4F44">
          <w:rPr>
            <w:rFonts w:ascii="Verdana" w:hAnsi="Verdana" w:cs="Arial"/>
            <w:color w:val="0000FF"/>
            <w:spacing w:val="-1"/>
            <w:position w:val="-1"/>
            <w:sz w:val="20"/>
            <w:szCs w:val="20"/>
            <w:u w:val="single" w:color="0000FF"/>
            <w:lang w:val="en-US"/>
          </w:rPr>
          <w:t>2</w:t>
        </w:r>
        <w:r w:rsidRPr="005A4F44">
          <w:rPr>
            <w:rFonts w:ascii="Verdana" w:hAnsi="Verdana" w:cs="Arial"/>
            <w:color w:val="0000FF"/>
            <w:spacing w:val="1"/>
            <w:position w:val="-1"/>
            <w:sz w:val="20"/>
            <w:szCs w:val="20"/>
            <w:u w:val="single" w:color="0000FF"/>
            <w:lang w:val="en-US"/>
          </w:rPr>
          <w:t>.</w:t>
        </w:r>
        <w:r w:rsidRPr="005A4F44">
          <w:rPr>
            <w:rFonts w:ascii="Verdana" w:hAnsi="Verdana" w:cs="Arial"/>
            <w:color w:val="0000FF"/>
            <w:position w:val="-1"/>
            <w:sz w:val="20"/>
            <w:szCs w:val="20"/>
            <w:u w:val="single" w:color="0000FF"/>
            <w:lang w:val="en-US"/>
          </w:rPr>
          <w:t>o</w:t>
        </w:r>
        <w:r w:rsidRPr="005A4F44">
          <w:rPr>
            <w:rFonts w:ascii="Verdana" w:hAnsi="Verdana" w:cs="Arial"/>
            <w:color w:val="0000FF"/>
            <w:spacing w:val="-2"/>
            <w:position w:val="-1"/>
            <w:sz w:val="20"/>
            <w:szCs w:val="20"/>
            <w:u w:val="single" w:color="0000FF"/>
            <w:lang w:val="en-US"/>
          </w:rPr>
          <w:t>r</w:t>
        </w:r>
        <w:r w:rsidRPr="005A4F44">
          <w:rPr>
            <w:rFonts w:ascii="Verdana" w:hAnsi="Verdana" w:cs="Arial"/>
            <w:color w:val="0000FF"/>
            <w:position w:val="-1"/>
            <w:sz w:val="20"/>
            <w:szCs w:val="20"/>
            <w:u w:val="single" w:color="0000FF"/>
            <w:lang w:val="en-US"/>
          </w:rPr>
          <w:t>g</w:t>
        </w:r>
      </w:hyperlink>
    </w:p>
    <w:p w:rsidR="005A4F44" w:rsidRPr="005A4F44" w:rsidRDefault="005A4F44" w:rsidP="005A4F44">
      <w:pPr>
        <w:rPr>
          <w:rFonts w:ascii="Verdana" w:hAnsi="Verdana"/>
          <w:sz w:val="20"/>
          <w:szCs w:val="20"/>
          <w:lang w:val="en-GB"/>
        </w:rPr>
      </w:pPr>
    </w:p>
    <w:p w:rsidR="005A4F44" w:rsidRPr="00B364C1" w:rsidRDefault="005A4F44" w:rsidP="00B364C1">
      <w:pPr>
        <w:pStyle w:val="Heading1"/>
        <w:rPr>
          <w:rFonts w:ascii="Verdana" w:hAnsi="Verdana"/>
        </w:rPr>
      </w:pPr>
      <w:bookmarkStart w:id="2" w:name="_Toc482605591"/>
      <w:r w:rsidRPr="00B364C1">
        <w:rPr>
          <w:rFonts w:ascii="Verdana" w:hAnsi="Verdana"/>
        </w:rPr>
        <w:t>S</w:t>
      </w:r>
      <w:r w:rsidRPr="00B364C1">
        <w:rPr>
          <w:rFonts w:ascii="Verdana" w:hAnsi="Verdana"/>
          <w:spacing w:val="1"/>
        </w:rPr>
        <w:t>c</w:t>
      </w:r>
      <w:r w:rsidRPr="00B364C1">
        <w:rPr>
          <w:rFonts w:ascii="Verdana" w:hAnsi="Verdana"/>
        </w:rPr>
        <w:t>ope</w:t>
      </w:r>
      <w:bookmarkEnd w:id="2"/>
    </w:p>
    <w:p w:rsidR="005A4F44" w:rsidRDefault="005A4F44" w:rsidP="005A4F44">
      <w:pPr>
        <w:spacing w:after="0" w:line="240" w:lineRule="auto"/>
        <w:ind w:left="153" w:right="430"/>
        <w:rPr>
          <w:rFonts w:ascii="Verdana" w:hAnsi="Verdana" w:cs="Arial"/>
          <w:spacing w:val="2"/>
          <w:sz w:val="20"/>
          <w:szCs w:val="20"/>
          <w:lang w:val="en-US"/>
        </w:rPr>
      </w:pPr>
    </w:p>
    <w:p w:rsidR="005A4F44" w:rsidRPr="005A4F44" w:rsidRDefault="005A4F44" w:rsidP="005A4F44">
      <w:pPr>
        <w:spacing w:after="0" w:line="240" w:lineRule="auto"/>
        <w:ind w:left="153" w:right="430"/>
        <w:rPr>
          <w:rFonts w:ascii="Verdana" w:hAnsi="Verdana" w:cs="Arial"/>
          <w:sz w:val="20"/>
          <w:szCs w:val="20"/>
          <w:lang w:val="en-US"/>
        </w:rPr>
      </w:pP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Cus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me</w:t>
      </w:r>
      <w:r w:rsidRPr="005A4F44">
        <w:rPr>
          <w:rFonts w:ascii="Verdana" w:hAnsi="Verdana" w:cs="Arial"/>
          <w:sz w:val="20"/>
          <w:szCs w:val="20"/>
          <w:lang w:val="en-US"/>
        </w:rPr>
        <w:t>rC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ed</w:t>
      </w:r>
      <w:r w:rsidRPr="005A4F44">
        <w:rPr>
          <w:rFonts w:ascii="Verdana" w:hAnsi="Verdana" w:cs="Arial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ra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r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ss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is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x</w:t>
      </w:r>
      <w:r w:rsidRPr="005A4F44">
        <w:rPr>
          <w:rFonts w:ascii="Verdana" w:hAnsi="Verdana" w:cs="Arial"/>
          <w:sz w:val="20"/>
          <w:szCs w:val="20"/>
          <w:lang w:val="en-US"/>
        </w:rPr>
        <w:t>c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han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6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b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w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ee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itia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ing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Pa</w:t>
      </w:r>
      <w:r w:rsidRPr="005A4F44">
        <w:rPr>
          <w:rFonts w:ascii="Verdana" w:hAnsi="Verdana" w:cs="Arial"/>
          <w:sz w:val="20"/>
          <w:szCs w:val="20"/>
          <w:lang w:val="en-US"/>
        </w:rPr>
        <w:t>rty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an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4"/>
          <w:sz w:val="20"/>
          <w:szCs w:val="20"/>
          <w:lang w:val="en-US"/>
        </w:rPr>
        <w:t>w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rding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en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o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eb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en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.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The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o</w:t>
      </w:r>
      <w:r w:rsidRPr="005A4F44">
        <w:rPr>
          <w:rFonts w:ascii="Verdana" w:hAnsi="Verdana" w:cs="Arial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me</w:t>
      </w:r>
      <w:r w:rsidRPr="005A4F44">
        <w:rPr>
          <w:rFonts w:ascii="Verdana" w:hAnsi="Verdana" w:cs="Arial"/>
          <w:sz w:val="20"/>
          <w:szCs w:val="20"/>
          <w:lang w:val="en-US"/>
        </w:rPr>
        <w:t>ss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c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v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rs 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e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me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s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z w:val="20"/>
          <w:szCs w:val="20"/>
          <w:lang w:val="en-US"/>
        </w:rPr>
        <w:t>it,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mon</w:t>
      </w:r>
      <w:r w:rsidRPr="005A4F44">
        <w:rPr>
          <w:rFonts w:ascii="Verdana" w:hAnsi="Verdana" w:cs="Arial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4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Cus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rC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ed</w:t>
      </w:r>
      <w:r w:rsidRPr="005A4F44">
        <w:rPr>
          <w:rFonts w:ascii="Verdana" w:hAnsi="Verdana" w:cs="Arial"/>
          <w:sz w:val="20"/>
          <w:szCs w:val="20"/>
          <w:lang w:val="en-US"/>
        </w:rPr>
        <w:t>it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initi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on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m c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u</w:t>
      </w:r>
      <w:r w:rsidRPr="005A4F44">
        <w:rPr>
          <w:rFonts w:ascii="Verdana" w:hAnsi="Verdana" w:cs="Arial"/>
          <w:sz w:val="20"/>
          <w:szCs w:val="20"/>
          <w:lang w:val="en-US"/>
        </w:rPr>
        <w:t>st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me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rs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ir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z w:val="20"/>
          <w:szCs w:val="20"/>
          <w:lang w:val="en-US"/>
        </w:rPr>
        <w:t>in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cial 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stit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u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on</w:t>
      </w:r>
      <w:r w:rsidRPr="005A4F44">
        <w:rPr>
          <w:rFonts w:ascii="Verdana" w:hAnsi="Verdana" w:cs="Arial"/>
          <w:sz w:val="20"/>
          <w:szCs w:val="20"/>
          <w:lang w:val="en-US"/>
        </w:rPr>
        <w:t>s.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The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me</w:t>
      </w:r>
      <w:r w:rsidRPr="005A4F44">
        <w:rPr>
          <w:rFonts w:ascii="Verdana" w:hAnsi="Verdana" w:cs="Arial"/>
          <w:sz w:val="20"/>
          <w:szCs w:val="20"/>
          <w:lang w:val="en-US"/>
        </w:rPr>
        <w:t>ss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re:</w:t>
      </w:r>
    </w:p>
    <w:p w:rsidR="005A4F44" w:rsidRPr="005A4F44" w:rsidRDefault="005A4F44" w:rsidP="005A4F44">
      <w:pPr>
        <w:spacing w:before="8" w:after="0" w:line="190" w:lineRule="exact"/>
        <w:rPr>
          <w:rFonts w:ascii="Verdana" w:hAnsi="Verdana"/>
          <w:sz w:val="20"/>
          <w:szCs w:val="20"/>
          <w:lang w:val="en-US"/>
        </w:rPr>
      </w:pPr>
    </w:p>
    <w:p w:rsidR="005A4F44" w:rsidRPr="005A4F44" w:rsidRDefault="005A4F44" w:rsidP="005A4F44">
      <w:pPr>
        <w:spacing w:after="0" w:line="240" w:lineRule="auto"/>
        <w:ind w:left="873" w:right="258" w:hanging="360"/>
        <w:rPr>
          <w:rFonts w:ascii="Verdana" w:hAnsi="Verdana" w:cs="Arial"/>
          <w:sz w:val="20"/>
          <w:szCs w:val="20"/>
          <w:lang w:val="en-US"/>
        </w:rPr>
      </w:pPr>
      <w:r w:rsidRPr="005A4F44">
        <w:rPr>
          <w:rFonts w:ascii="Verdana" w:hAnsi="Verdana" w:cs="Arial"/>
          <w:sz w:val="20"/>
          <w:szCs w:val="20"/>
          <w:lang w:val="en-US"/>
        </w:rPr>
        <w:t>1.</w:t>
      </w:r>
      <w:r w:rsidRPr="005A4F44">
        <w:rPr>
          <w:rFonts w:ascii="Verdana" w:hAnsi="Verdana" w:cs="Arial"/>
          <w:spacing w:val="55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Custom</w:t>
      </w:r>
      <w:r w:rsidRPr="005A4F44">
        <w:rPr>
          <w:rFonts w:ascii="Verdana" w:hAnsi="Verdana" w:cs="Arial"/>
          <w:b/>
          <w:bCs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rCr</w:t>
      </w:r>
      <w:r w:rsidRPr="005A4F44">
        <w:rPr>
          <w:rFonts w:ascii="Verdana" w:hAnsi="Verdana" w:cs="Arial"/>
          <w:b/>
          <w:bCs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ditTra</w:t>
      </w:r>
      <w:r w:rsidRPr="005A4F44">
        <w:rPr>
          <w:rFonts w:ascii="Verdana" w:hAnsi="Verdana" w:cs="Arial"/>
          <w:b/>
          <w:bCs/>
          <w:spacing w:val="-2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b/>
          <w:bCs/>
          <w:spacing w:val="1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fer</w:t>
      </w:r>
      <w:r w:rsidRPr="005A4F44">
        <w:rPr>
          <w:rFonts w:ascii="Verdana" w:hAnsi="Verdana" w:cs="Arial"/>
          <w:b/>
          <w:bCs/>
          <w:spacing w:val="2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niti</w:t>
      </w:r>
      <w:r w:rsidRPr="005A4F44">
        <w:rPr>
          <w:rFonts w:ascii="Verdana" w:hAnsi="Verdana" w:cs="Arial"/>
          <w:b/>
          <w:bCs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tion</w:t>
      </w:r>
      <w:r w:rsidRPr="005A4F44">
        <w:rPr>
          <w:rFonts w:ascii="Verdana" w:hAnsi="Verdana" w:cs="Arial"/>
          <w:b/>
          <w:bCs/>
          <w:spacing w:val="-2"/>
          <w:sz w:val="20"/>
          <w:szCs w:val="20"/>
          <w:lang w:val="en-US"/>
        </w:rPr>
        <w:t>V</w:t>
      </w:r>
      <w:r w:rsidRPr="005A4F44">
        <w:rPr>
          <w:rFonts w:ascii="Verdana" w:hAnsi="Verdana" w:cs="Arial"/>
          <w:b/>
          <w:bCs/>
          <w:spacing w:val="1"/>
          <w:sz w:val="20"/>
          <w:szCs w:val="20"/>
          <w:lang w:val="en-US"/>
        </w:rPr>
        <w:t>0</w:t>
      </w:r>
      <w:r w:rsidRPr="005A4F44">
        <w:rPr>
          <w:rFonts w:ascii="Verdana" w:hAnsi="Verdana" w:cs="Arial"/>
          <w:b/>
          <w:bCs/>
          <w:spacing w:val="-1"/>
          <w:sz w:val="20"/>
          <w:szCs w:val="20"/>
          <w:lang w:val="en-US"/>
        </w:rPr>
        <w:t>3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:</w:t>
      </w:r>
      <w:r w:rsidRPr="005A4F44">
        <w:rPr>
          <w:rFonts w:ascii="Verdana" w:hAnsi="Verdana" w:cs="Arial"/>
          <w:b/>
          <w:bCs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u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t</w:t>
      </w:r>
      <w:r w:rsidRPr="005A4F44">
        <w:rPr>
          <w:rFonts w:ascii="Verdana" w:hAnsi="Verdana" w:cs="Arial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itia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cr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it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r.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is 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en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b</w:t>
      </w:r>
      <w:r w:rsidRPr="005A4F44">
        <w:rPr>
          <w:rFonts w:ascii="Verdana" w:hAnsi="Verdana" w:cs="Arial"/>
          <w:sz w:val="20"/>
          <w:szCs w:val="20"/>
          <w:lang w:val="en-US"/>
        </w:rPr>
        <w:t>y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it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Pa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z w:val="20"/>
          <w:szCs w:val="20"/>
          <w:lang w:val="en-US"/>
        </w:rPr>
        <w:t>ty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b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en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.</w:t>
      </w:r>
    </w:p>
    <w:p w:rsidR="005A4F44" w:rsidRPr="005A4F44" w:rsidRDefault="005A4F44" w:rsidP="005A4F44">
      <w:pPr>
        <w:spacing w:before="17" w:after="0" w:line="260" w:lineRule="exact"/>
        <w:rPr>
          <w:rFonts w:ascii="Verdana" w:hAnsi="Verdana"/>
          <w:sz w:val="20"/>
          <w:szCs w:val="20"/>
          <w:lang w:val="en-US"/>
        </w:rPr>
      </w:pPr>
    </w:p>
    <w:p w:rsidR="005A4F44" w:rsidRPr="005A4F44" w:rsidRDefault="005A4F44" w:rsidP="005A4F44">
      <w:pPr>
        <w:spacing w:after="0" w:line="239" w:lineRule="auto"/>
        <w:ind w:left="873" w:right="92" w:hanging="360"/>
        <w:rPr>
          <w:rFonts w:ascii="Verdana" w:hAnsi="Verdana" w:cs="Arial"/>
          <w:sz w:val="20"/>
          <w:szCs w:val="20"/>
          <w:lang w:val="en-US"/>
        </w:rPr>
      </w:pPr>
      <w:r w:rsidRPr="005A4F44">
        <w:rPr>
          <w:rFonts w:ascii="Verdana" w:hAnsi="Verdana" w:cs="Arial"/>
          <w:sz w:val="20"/>
          <w:szCs w:val="20"/>
          <w:lang w:val="en-US"/>
        </w:rPr>
        <w:t xml:space="preserve">2. </w:t>
      </w:r>
      <w:r w:rsidRPr="005A4F44">
        <w:rPr>
          <w:rFonts w:ascii="Verdana" w:hAnsi="Verdana" w:cs="Arial"/>
          <w:spacing w:val="54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Cust</w:t>
      </w:r>
      <w:r w:rsidRPr="005A4F44">
        <w:rPr>
          <w:rFonts w:ascii="Verdana" w:hAnsi="Verdana" w:cs="Arial"/>
          <w:b/>
          <w:bCs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b/>
          <w:bCs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rP</w:t>
      </w:r>
      <w:r w:rsidRPr="005A4F44">
        <w:rPr>
          <w:rFonts w:ascii="Verdana" w:hAnsi="Verdana" w:cs="Arial"/>
          <w:b/>
          <w:bCs/>
          <w:spacing w:val="3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b/>
          <w:bCs/>
          <w:spacing w:val="-6"/>
          <w:sz w:val="20"/>
          <w:szCs w:val="20"/>
          <w:lang w:val="en-US"/>
        </w:rPr>
        <w:t>y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b/>
          <w:bCs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b/>
          <w:bCs/>
          <w:spacing w:val="-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b/>
          <w:bCs/>
          <w:spacing w:val="1"/>
          <w:sz w:val="20"/>
          <w:szCs w:val="20"/>
          <w:lang w:val="en-US"/>
        </w:rPr>
        <w:t>ta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b/>
          <w:bCs/>
          <w:spacing w:val="-1"/>
          <w:sz w:val="20"/>
          <w:szCs w:val="20"/>
          <w:lang w:val="en-US"/>
        </w:rPr>
        <w:t>u</w:t>
      </w:r>
      <w:r w:rsidRPr="005A4F44">
        <w:rPr>
          <w:rFonts w:ascii="Verdana" w:hAnsi="Verdana" w:cs="Arial"/>
          <w:b/>
          <w:bCs/>
          <w:spacing w:val="1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ReportV</w:t>
      </w:r>
      <w:r w:rsidRPr="005A4F44">
        <w:rPr>
          <w:rFonts w:ascii="Verdana" w:hAnsi="Verdana" w:cs="Arial"/>
          <w:b/>
          <w:bCs/>
          <w:spacing w:val="3"/>
          <w:sz w:val="20"/>
          <w:szCs w:val="20"/>
          <w:lang w:val="en-US"/>
        </w:rPr>
        <w:t>0</w:t>
      </w:r>
      <w:r w:rsidRPr="005A4F44">
        <w:rPr>
          <w:rFonts w:ascii="Verdana" w:hAnsi="Verdana" w:cs="Arial"/>
          <w:b/>
          <w:bCs/>
          <w:spacing w:val="-1"/>
          <w:sz w:val="20"/>
          <w:szCs w:val="20"/>
          <w:lang w:val="en-US"/>
        </w:rPr>
        <w:t>3</w:t>
      </w:r>
      <w:r w:rsidRPr="005A4F44">
        <w:rPr>
          <w:rFonts w:ascii="Verdana" w:hAnsi="Verdana" w:cs="Arial"/>
          <w:b/>
          <w:bCs/>
          <w:sz w:val="20"/>
          <w:szCs w:val="20"/>
          <w:lang w:val="en-US"/>
        </w:rPr>
        <w:t>:</w:t>
      </w:r>
      <w:r w:rsidRPr="005A4F44">
        <w:rPr>
          <w:rFonts w:ascii="Verdana" w:hAnsi="Verdana" w:cs="Arial"/>
          <w:b/>
          <w:bCs/>
          <w:spacing w:val="-5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u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to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re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p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rt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u</w:t>
      </w:r>
      <w:r w:rsidRPr="005A4F44">
        <w:rPr>
          <w:rFonts w:ascii="Verdana" w:hAnsi="Verdana" w:cs="Arial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cr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z w:val="20"/>
          <w:szCs w:val="20"/>
          <w:lang w:val="en-US"/>
        </w:rPr>
        <w:t>it tra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3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r initi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on</w:t>
      </w:r>
      <w:r w:rsidRPr="005A4F44">
        <w:rPr>
          <w:rFonts w:ascii="Verdana" w:hAnsi="Verdana" w:cs="Arial"/>
          <w:sz w:val="20"/>
          <w:szCs w:val="20"/>
          <w:lang w:val="en-US"/>
        </w:rPr>
        <w:t>.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is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en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b</w:t>
      </w:r>
      <w:r w:rsidRPr="005A4F44">
        <w:rPr>
          <w:rFonts w:ascii="Verdana" w:hAnsi="Verdana" w:cs="Arial"/>
          <w:sz w:val="20"/>
          <w:szCs w:val="20"/>
          <w:lang w:val="en-US"/>
        </w:rPr>
        <w:t>y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5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eb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en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a</w:t>
      </w:r>
      <w:r w:rsidRPr="005A4F44">
        <w:rPr>
          <w:rFonts w:ascii="Verdana" w:hAnsi="Verdana" w:cs="Arial"/>
          <w:sz w:val="20"/>
          <w:szCs w:val="20"/>
          <w:lang w:val="en-US"/>
        </w:rPr>
        <w:t>n 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iti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Pa</w:t>
      </w:r>
      <w:r w:rsidRPr="005A4F44">
        <w:rPr>
          <w:rFonts w:ascii="Verdana" w:hAnsi="Verdana" w:cs="Arial"/>
          <w:sz w:val="20"/>
          <w:szCs w:val="20"/>
          <w:lang w:val="en-US"/>
        </w:rPr>
        <w:t>rt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y</w:t>
      </w:r>
      <w:r w:rsidRPr="005A4F44">
        <w:rPr>
          <w:rFonts w:ascii="Verdana" w:hAnsi="Verdana" w:cs="Arial"/>
          <w:sz w:val="20"/>
          <w:szCs w:val="20"/>
          <w:lang w:val="en-US"/>
        </w:rPr>
        <w:t>.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Usa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f 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>is mess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is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b</w:t>
      </w:r>
      <w:r w:rsidRPr="005A4F44">
        <w:rPr>
          <w:rFonts w:ascii="Verdana" w:hAnsi="Verdana" w:cs="Arial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la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l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l</w:t>
      </w:r>
      <w:r w:rsidRPr="005A4F44">
        <w:rPr>
          <w:rFonts w:ascii="Verdana" w:hAnsi="Verdana" w:cs="Arial"/>
          <w:sz w:val="20"/>
          <w:szCs w:val="20"/>
          <w:lang w:val="en-US"/>
        </w:rPr>
        <w:t>y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z w:val="20"/>
          <w:szCs w:val="20"/>
          <w:lang w:val="en-US"/>
        </w:rPr>
        <w:t>re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be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w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ee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th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6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iti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Pa</w:t>
      </w:r>
      <w:r w:rsidRPr="005A4F44">
        <w:rPr>
          <w:rFonts w:ascii="Verdana" w:hAnsi="Verdana" w:cs="Arial"/>
          <w:sz w:val="20"/>
          <w:szCs w:val="20"/>
          <w:lang w:val="en-US"/>
        </w:rPr>
        <w:t>rty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an</w:t>
      </w:r>
      <w:r w:rsidRPr="005A4F44">
        <w:rPr>
          <w:rFonts w:ascii="Verdana" w:hAnsi="Verdana" w:cs="Arial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th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e 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eb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en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.</w:t>
      </w:r>
    </w:p>
    <w:p w:rsidR="005A4F44" w:rsidRPr="005A4F44" w:rsidRDefault="005A4F44" w:rsidP="005A4F44">
      <w:pPr>
        <w:spacing w:before="16" w:after="0" w:line="260" w:lineRule="exact"/>
        <w:rPr>
          <w:rFonts w:ascii="Verdana" w:hAnsi="Verdana"/>
          <w:sz w:val="20"/>
          <w:szCs w:val="20"/>
          <w:lang w:val="en-US"/>
        </w:rPr>
      </w:pPr>
    </w:p>
    <w:p w:rsidR="005A4F44" w:rsidRPr="005A4F44" w:rsidRDefault="005A4F44" w:rsidP="005A4F44">
      <w:pPr>
        <w:spacing w:after="0" w:line="240" w:lineRule="auto"/>
        <w:ind w:left="153" w:right="-20"/>
        <w:rPr>
          <w:rFonts w:ascii="Verdana" w:hAnsi="Verdana" w:cs="Arial"/>
          <w:sz w:val="20"/>
          <w:szCs w:val="20"/>
          <w:lang w:val="en-US"/>
        </w:rPr>
      </w:pP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is 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mp</w:t>
      </w:r>
      <w:r w:rsidRPr="005A4F44">
        <w:rPr>
          <w:rFonts w:ascii="Verdana" w:hAnsi="Verdana" w:cs="Arial"/>
          <w:sz w:val="20"/>
          <w:szCs w:val="20"/>
          <w:lang w:val="en-US"/>
        </w:rPr>
        <w:t>l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a</w:t>
      </w:r>
      <w:r w:rsidRPr="005A4F44">
        <w:rPr>
          <w:rFonts w:ascii="Verdana" w:hAnsi="Verdana" w:cs="Arial"/>
          <w:sz w:val="20"/>
          <w:szCs w:val="20"/>
          <w:lang w:val="en-US"/>
        </w:rPr>
        <w:t>ti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3"/>
          <w:sz w:val="20"/>
          <w:szCs w:val="20"/>
          <w:lang w:val="en-US"/>
        </w:rPr>
        <w:t>g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u</w:t>
      </w:r>
      <w:r w:rsidRPr="005A4F44">
        <w:rPr>
          <w:rFonts w:ascii="Verdana" w:hAnsi="Verdana" w:cs="Arial"/>
          <w:sz w:val="20"/>
          <w:szCs w:val="20"/>
          <w:lang w:val="en-US"/>
        </w:rPr>
        <w:t>id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l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c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v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rs 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h</w:t>
      </w:r>
      <w:r w:rsidRPr="005A4F44">
        <w:rPr>
          <w:rFonts w:ascii="Verdana" w:hAnsi="Verdana" w:cs="Arial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z w:val="20"/>
          <w:szCs w:val="20"/>
          <w:lang w:val="en-US"/>
        </w:rPr>
        <w:t>C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u</w:t>
      </w:r>
      <w:r w:rsidRPr="005A4F44">
        <w:rPr>
          <w:rFonts w:ascii="Verdana" w:hAnsi="Verdana" w:cs="Arial"/>
          <w:sz w:val="20"/>
          <w:szCs w:val="20"/>
          <w:lang w:val="en-US"/>
        </w:rPr>
        <w:t>st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o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m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>r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>C</w:t>
      </w:r>
      <w:r w:rsidRPr="005A4F44">
        <w:rPr>
          <w:rFonts w:ascii="Verdana" w:hAnsi="Verdana" w:cs="Arial"/>
          <w:sz w:val="20"/>
          <w:szCs w:val="20"/>
          <w:lang w:val="en-US"/>
        </w:rPr>
        <w:t>re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d</w:t>
      </w:r>
      <w:r w:rsidRPr="005A4F44">
        <w:rPr>
          <w:rFonts w:ascii="Verdana" w:hAnsi="Verdana" w:cs="Arial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pacing w:val="2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ra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s</w:t>
      </w:r>
      <w:r w:rsidRPr="005A4F44">
        <w:rPr>
          <w:rFonts w:ascii="Verdana" w:hAnsi="Verdana" w:cs="Arial"/>
          <w:sz w:val="20"/>
          <w:szCs w:val="20"/>
          <w:lang w:val="en-US"/>
        </w:rPr>
        <w:t>f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e</w:t>
      </w:r>
      <w:r w:rsidRPr="005A4F44">
        <w:rPr>
          <w:rFonts w:ascii="Verdana" w:hAnsi="Verdana" w:cs="Arial"/>
          <w:sz w:val="20"/>
          <w:szCs w:val="20"/>
          <w:lang w:val="en-US"/>
        </w:rPr>
        <w:t xml:space="preserve">r </w:t>
      </w:r>
      <w:r w:rsidRPr="005A4F44">
        <w:rPr>
          <w:rFonts w:ascii="Verdana" w:hAnsi="Verdana" w:cs="Arial"/>
          <w:spacing w:val="-2"/>
          <w:sz w:val="20"/>
          <w:szCs w:val="20"/>
          <w:lang w:val="en-US"/>
        </w:rPr>
        <w:t>I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n</w:t>
      </w:r>
      <w:r w:rsidRPr="005A4F44">
        <w:rPr>
          <w:rFonts w:ascii="Verdana" w:hAnsi="Verdana" w:cs="Arial"/>
          <w:sz w:val="20"/>
          <w:szCs w:val="20"/>
          <w:lang w:val="en-US"/>
        </w:rPr>
        <w:t>itia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t</w:t>
      </w:r>
      <w:r w:rsidRPr="005A4F44">
        <w:rPr>
          <w:rFonts w:ascii="Verdana" w:hAnsi="Verdana" w:cs="Arial"/>
          <w:sz w:val="20"/>
          <w:szCs w:val="20"/>
          <w:lang w:val="en-US"/>
        </w:rPr>
        <w:t>ion</w:t>
      </w:r>
      <w:r w:rsidRPr="005A4F44">
        <w:rPr>
          <w:rFonts w:ascii="Verdana" w:hAnsi="Verdana" w:cs="Arial"/>
          <w:spacing w:val="-1"/>
          <w:sz w:val="20"/>
          <w:szCs w:val="20"/>
          <w:lang w:val="en-US"/>
        </w:rPr>
        <w:t xml:space="preserve"> 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V</w:t>
      </w:r>
      <w:r w:rsidRPr="005A4F44">
        <w:rPr>
          <w:rFonts w:ascii="Verdana" w:hAnsi="Verdana" w:cs="Arial"/>
          <w:spacing w:val="7"/>
          <w:sz w:val="20"/>
          <w:szCs w:val="20"/>
          <w:lang w:val="en-US"/>
        </w:rPr>
        <w:t>0</w:t>
      </w:r>
      <w:r w:rsidRPr="005A4F44">
        <w:rPr>
          <w:rFonts w:ascii="Verdana" w:hAnsi="Verdana" w:cs="Arial"/>
          <w:spacing w:val="1"/>
          <w:sz w:val="20"/>
          <w:szCs w:val="20"/>
          <w:lang w:val="en-US"/>
        </w:rPr>
        <w:t>3</w:t>
      </w:r>
      <w:r w:rsidRPr="005A4F44">
        <w:rPr>
          <w:rFonts w:ascii="Verdana" w:hAnsi="Verdana" w:cs="Arial"/>
          <w:sz w:val="20"/>
          <w:szCs w:val="20"/>
          <w:lang w:val="en-US"/>
        </w:rPr>
        <w:t>.</w:t>
      </w:r>
    </w:p>
    <w:p w:rsidR="00654E10" w:rsidRDefault="00654E10" w:rsidP="005A4F44">
      <w:pPr>
        <w:pStyle w:val="Heading1"/>
        <w:rPr>
          <w:rFonts w:ascii="Verdana" w:hAnsi="Verdana"/>
          <w:lang w:val="en-GB"/>
        </w:rPr>
      </w:pPr>
    </w:p>
    <w:p w:rsidR="005A4F44" w:rsidRPr="00E542E7" w:rsidRDefault="005A4F44" w:rsidP="005A4F44">
      <w:pPr>
        <w:pStyle w:val="Heading1"/>
        <w:rPr>
          <w:rFonts w:ascii="Verdana" w:hAnsi="Verdana"/>
          <w:lang w:val="en-GB"/>
        </w:rPr>
      </w:pPr>
      <w:bookmarkStart w:id="3" w:name="_Toc482605592"/>
      <w:r w:rsidRPr="00E542E7">
        <w:rPr>
          <w:rFonts w:ascii="Verdana" w:hAnsi="Verdana"/>
          <w:lang w:val="en-GB"/>
        </w:rPr>
        <w:t>Character set</w:t>
      </w:r>
      <w:bookmarkEnd w:id="3"/>
    </w:p>
    <w:p w:rsidR="005A4F44" w:rsidRPr="00E542E7" w:rsidRDefault="005A4F44" w:rsidP="005A4F44">
      <w:pPr>
        <w:ind w:left="360"/>
        <w:rPr>
          <w:rFonts w:ascii="Verdana" w:hAnsi="Verdana" w:cs="Arial"/>
          <w:b/>
          <w:sz w:val="20"/>
          <w:lang w:val="en-GB"/>
        </w:rPr>
      </w:pPr>
    </w:p>
    <w:p w:rsidR="005A4F44" w:rsidRPr="00E542E7" w:rsidRDefault="005A4F44" w:rsidP="005A4F44">
      <w:pPr>
        <w:rPr>
          <w:rFonts w:ascii="Verdana" w:hAnsi="Verdana" w:cs="Arial"/>
          <w:sz w:val="20"/>
          <w:lang w:val="en-GB"/>
        </w:rPr>
      </w:pPr>
      <w:r w:rsidRPr="00E542E7">
        <w:rPr>
          <w:rFonts w:ascii="Verdana" w:hAnsi="Verdana" w:cs="Arial"/>
          <w:sz w:val="20"/>
          <w:lang w:val="en-GB"/>
        </w:rPr>
        <w:t>The following character set can be used: UTF-8</w:t>
      </w:r>
      <w:r w:rsidRPr="00E542E7">
        <w:rPr>
          <w:rFonts w:ascii="Verdana" w:hAnsi="Verdana" w:cs="Arial"/>
          <w:sz w:val="20"/>
          <w:lang w:val="en-GB"/>
        </w:rPr>
        <w:cr/>
      </w:r>
    </w:p>
    <w:p w:rsidR="005A4F44" w:rsidRPr="00FE2701" w:rsidRDefault="005A4F44" w:rsidP="005A4F44">
      <w:pPr>
        <w:rPr>
          <w:rFonts w:ascii="Verdana" w:hAnsi="Verdana" w:cs="Arial"/>
          <w:lang w:val="en-GB"/>
        </w:rPr>
      </w:pPr>
      <w:r w:rsidRPr="00E542E7">
        <w:rPr>
          <w:rFonts w:ascii="Verdana" w:hAnsi="Verdana" w:cs="Arial"/>
          <w:sz w:val="20"/>
          <w:lang w:val="en-GB"/>
        </w:rPr>
        <w:t>The document includes information in the form of a table concerning the structure of a message as well as the contents of a me</w:t>
      </w:r>
      <w:r w:rsidRPr="00E542E7">
        <w:rPr>
          <w:rFonts w:ascii="Verdana" w:hAnsi="Verdana" w:cs="Arial"/>
          <w:sz w:val="20"/>
          <w:lang w:val="en-GB"/>
        </w:rPr>
        <w:t>s</w:t>
      </w:r>
      <w:r w:rsidRPr="00E542E7">
        <w:rPr>
          <w:rFonts w:ascii="Verdana" w:hAnsi="Verdana" w:cs="Arial"/>
          <w:sz w:val="20"/>
          <w:lang w:val="en-GB"/>
        </w:rPr>
        <w:t>sage. Some columns refer to the Common Global Implementation MIG of t</w:t>
      </w:r>
      <w:r w:rsidRPr="00FE2701">
        <w:rPr>
          <w:rFonts w:ascii="Verdana" w:hAnsi="Verdana" w:cs="Arial"/>
          <w:lang w:val="en-GB"/>
        </w:rPr>
        <w:t xml:space="preserve">he CustomerPaymentStatusReport. </w:t>
      </w:r>
    </w:p>
    <w:p w:rsidR="00B364C1" w:rsidRDefault="00B364C1" w:rsidP="005A4F44">
      <w:pPr>
        <w:pStyle w:val="Heading1"/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lastRenderedPageBreak/>
        <w:br w:type="page"/>
      </w:r>
    </w:p>
    <w:p w:rsidR="005A4F44" w:rsidRPr="00E542E7" w:rsidRDefault="005A4F44" w:rsidP="005A4F44">
      <w:pPr>
        <w:pStyle w:val="Heading1"/>
        <w:rPr>
          <w:rFonts w:ascii="Verdana" w:hAnsi="Verdana"/>
          <w:lang w:val="en-GB"/>
        </w:rPr>
      </w:pPr>
      <w:bookmarkStart w:id="4" w:name="_Toc482605593"/>
      <w:r w:rsidRPr="00E542E7">
        <w:rPr>
          <w:rFonts w:ascii="Verdana" w:hAnsi="Verdana"/>
          <w:lang w:val="en-GB"/>
        </w:rPr>
        <w:lastRenderedPageBreak/>
        <w:t>Change log</w:t>
      </w:r>
      <w:bookmarkEnd w:id="4"/>
    </w:p>
    <w:p w:rsidR="005A4F44" w:rsidRPr="00E542E7" w:rsidRDefault="005A4F44" w:rsidP="005A4F44">
      <w:pPr>
        <w:rPr>
          <w:rFonts w:ascii="Verdana" w:hAnsi="Verdana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685"/>
        <w:gridCol w:w="9072"/>
        <w:tblGridChange w:id="5">
          <w:tblGrid>
            <w:gridCol w:w="2660"/>
            <w:gridCol w:w="3685"/>
            <w:gridCol w:w="9072"/>
          </w:tblGrid>
        </w:tblGridChange>
      </w:tblGrid>
      <w:tr w:rsidR="005A4F44" w:rsidRPr="00B364C1" w:rsidTr="0077066E">
        <w:tc>
          <w:tcPr>
            <w:tcW w:w="2660" w:type="dxa"/>
            <w:shd w:val="clear" w:color="auto" w:fill="B6DDE8"/>
          </w:tcPr>
          <w:p w:rsidR="005A4F44" w:rsidRPr="00B364C1" w:rsidRDefault="005A4F44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Version no.</w:t>
            </w:r>
          </w:p>
        </w:tc>
        <w:tc>
          <w:tcPr>
            <w:tcW w:w="3685" w:type="dxa"/>
            <w:shd w:val="clear" w:color="auto" w:fill="B6DDE8"/>
          </w:tcPr>
          <w:p w:rsidR="005A4F44" w:rsidRPr="00B364C1" w:rsidRDefault="005A4F44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Date</w:t>
            </w:r>
          </w:p>
        </w:tc>
        <w:tc>
          <w:tcPr>
            <w:tcW w:w="9072" w:type="dxa"/>
            <w:shd w:val="clear" w:color="auto" w:fill="B6DDE8"/>
          </w:tcPr>
          <w:p w:rsidR="005A4F44" w:rsidRPr="00B364C1" w:rsidRDefault="005A4F44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Change</w:t>
            </w:r>
          </w:p>
        </w:tc>
      </w:tr>
      <w:tr w:rsidR="005A4F44" w:rsidRPr="00B364C1" w:rsidTr="0077066E">
        <w:tc>
          <w:tcPr>
            <w:tcW w:w="2660" w:type="dxa"/>
          </w:tcPr>
          <w:p w:rsidR="005A4F44" w:rsidRPr="00B364C1" w:rsidRDefault="005A4F44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0.1</w:t>
            </w:r>
          </w:p>
        </w:tc>
        <w:tc>
          <w:tcPr>
            <w:tcW w:w="3685" w:type="dxa"/>
          </w:tcPr>
          <w:p w:rsidR="005A4F44" w:rsidRPr="00B364C1" w:rsidRDefault="005A4F44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15.07.2014</w:t>
            </w:r>
          </w:p>
        </w:tc>
        <w:tc>
          <w:tcPr>
            <w:tcW w:w="9072" w:type="dxa"/>
          </w:tcPr>
          <w:p w:rsidR="005A4F44" w:rsidRPr="00B364C1" w:rsidRDefault="005A4F44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New design</w:t>
            </w:r>
          </w:p>
        </w:tc>
      </w:tr>
      <w:tr w:rsidR="00574806" w:rsidRPr="00574806" w:rsidTr="0077066E">
        <w:trPr>
          <w:trHeight w:val="1160"/>
        </w:trPr>
        <w:tc>
          <w:tcPr>
            <w:tcW w:w="2660" w:type="dxa"/>
          </w:tcPr>
          <w:p w:rsidR="00574806" w:rsidRPr="00B364C1" w:rsidRDefault="00574806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0.2</w:t>
            </w:r>
          </w:p>
        </w:tc>
        <w:tc>
          <w:tcPr>
            <w:tcW w:w="3685" w:type="dxa"/>
          </w:tcPr>
          <w:p w:rsidR="00574806" w:rsidRPr="00B364C1" w:rsidRDefault="00574806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29.10.2014</w:t>
            </w:r>
          </w:p>
        </w:tc>
        <w:tc>
          <w:tcPr>
            <w:tcW w:w="9072" w:type="dxa"/>
          </w:tcPr>
          <w:p w:rsidR="00574806" w:rsidRPr="00B364C1" w:rsidRDefault="00574806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Remarks in English</w:t>
            </w:r>
          </w:p>
          <w:p w:rsidR="00574806" w:rsidRPr="00B364C1" w:rsidRDefault="00574806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CGI rules added in Remarks</w:t>
            </w:r>
          </w:p>
          <w:p w:rsidR="00574806" w:rsidRPr="00B364C1" w:rsidRDefault="00574806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Danish Clearing rules for addresses.</w:t>
            </w:r>
          </w:p>
          <w:p w:rsidR="00C72341" w:rsidRPr="00B364C1" w:rsidRDefault="00C72341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“OR” Tags change</w:t>
            </w:r>
            <w:r w:rsidR="00957424" w:rsidRPr="00B364C1">
              <w:rPr>
                <w:rFonts w:ascii="Verdana" w:hAnsi="Verdana"/>
                <w:lang w:val="en-GB"/>
              </w:rPr>
              <w:t>d</w:t>
            </w:r>
            <w:r w:rsidRPr="00B364C1">
              <w:rPr>
                <w:rFonts w:ascii="Verdana" w:hAnsi="Verdana"/>
                <w:lang w:val="en-GB"/>
              </w:rPr>
              <w:t xml:space="preserve"> to </w:t>
            </w:r>
            <w:r w:rsidR="00957424" w:rsidRPr="00B364C1">
              <w:rPr>
                <w:rFonts w:ascii="Verdana" w:hAnsi="Verdana"/>
                <w:lang w:val="en-GB"/>
              </w:rPr>
              <w:t>“</w:t>
            </w:r>
            <w:r w:rsidRPr="00B364C1">
              <w:rPr>
                <w:rFonts w:ascii="Verdana" w:hAnsi="Verdana"/>
                <w:lang w:val="en-GB"/>
              </w:rPr>
              <w:t>Required</w:t>
            </w:r>
            <w:r w:rsidR="00957424" w:rsidRPr="00B364C1">
              <w:rPr>
                <w:rFonts w:ascii="Verdana" w:hAnsi="Verdana"/>
                <w:lang w:val="en-GB"/>
              </w:rPr>
              <w:t>”</w:t>
            </w:r>
          </w:p>
        </w:tc>
      </w:tr>
      <w:tr w:rsidR="00582CCB" w:rsidRPr="00574806" w:rsidTr="0077066E">
        <w:trPr>
          <w:trHeight w:val="2599"/>
        </w:trPr>
        <w:tc>
          <w:tcPr>
            <w:tcW w:w="2660" w:type="dxa"/>
          </w:tcPr>
          <w:p w:rsidR="00582CCB" w:rsidRPr="00B364C1" w:rsidRDefault="00582CCB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0.3</w:t>
            </w:r>
          </w:p>
        </w:tc>
        <w:tc>
          <w:tcPr>
            <w:tcW w:w="3685" w:type="dxa"/>
          </w:tcPr>
          <w:p w:rsidR="00582CCB" w:rsidRPr="00B364C1" w:rsidRDefault="00582CCB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18.11.2014</w:t>
            </w:r>
          </w:p>
        </w:tc>
        <w:tc>
          <w:tcPr>
            <w:tcW w:w="9072" w:type="dxa"/>
          </w:tcPr>
          <w:p w:rsidR="00582CCB" w:rsidRPr="00B364C1" w:rsidRDefault="00582CCB" w:rsidP="00B364C1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>“Bank to Customer Credit Transfer Pain 001.001.03”, page 1 changed to</w:t>
            </w:r>
          </w:p>
          <w:p w:rsidR="00582CCB" w:rsidRPr="00B364C1" w:rsidRDefault="00582CCB" w:rsidP="00B364C1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>“Customer Credit Transfer Pain 001.001.03”</w:t>
            </w:r>
          </w:p>
          <w:p w:rsidR="00582CCB" w:rsidRPr="00B364C1" w:rsidRDefault="00582CCB" w:rsidP="00B364C1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 xml:space="preserve">2.84  </w:t>
            </w:r>
            <w:r w:rsidRPr="00B364C1">
              <w:rPr>
                <w:rFonts w:ascii="Verdana" w:hAnsi="Verdana" w:cs="Arial"/>
                <w:lang w:val="en-US"/>
              </w:rPr>
              <w:t>&lt;Prt</w:t>
            </w:r>
            <w:r w:rsidRPr="00B364C1">
              <w:rPr>
                <w:rFonts w:ascii="Verdana" w:hAnsi="Verdana" w:cs="Arial"/>
                <w:spacing w:val="-1"/>
                <w:lang w:val="en-US"/>
              </w:rPr>
              <w:t>ry</w:t>
            </w:r>
            <w:r w:rsidRPr="00B364C1">
              <w:rPr>
                <w:rFonts w:ascii="Verdana" w:hAnsi="Verdana" w:cs="Arial"/>
                <w:lang w:val="en-US"/>
              </w:rPr>
              <w:t xml:space="preserve">&gt;  </w:t>
            </w:r>
            <w:r w:rsidRPr="00B364C1">
              <w:rPr>
                <w:rFonts w:ascii="Verdana" w:hAnsi="Verdana" w:cs="Arial"/>
                <w:spacing w:val="-1"/>
                <w:lang w:val="en-US"/>
              </w:rPr>
              <w:t>BEC= OCR to BEC= All,</w:t>
            </w:r>
          </w:p>
          <w:p w:rsidR="00582CCB" w:rsidRPr="00B364C1" w:rsidRDefault="00582CCB" w:rsidP="00B364C1">
            <w:pPr>
              <w:rPr>
                <w:rFonts w:ascii="Verdana" w:hAnsi="Verdana"/>
                <w:lang w:val="en-US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 xml:space="preserve">2.105 </w:t>
            </w:r>
            <w:r w:rsidRPr="00B364C1">
              <w:rPr>
                <w:rFonts w:ascii="Verdana" w:hAnsi="Verdana"/>
                <w:lang w:val="en-US"/>
              </w:rPr>
              <w:t>(EPNU only Bankdata)</w:t>
            </w:r>
          </w:p>
          <w:p w:rsidR="00924A0C" w:rsidRPr="009E52D0" w:rsidRDefault="00924A0C" w:rsidP="00B364C1">
            <w:pPr>
              <w:rPr>
                <w:rFonts w:ascii="Verdana" w:hAnsi="Verdana" w:cs="Arial"/>
                <w:lang w:val="en-US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 xml:space="preserve">2.77 </w:t>
            </w:r>
            <w:r w:rsidRPr="009E52D0">
              <w:rPr>
                <w:rFonts w:ascii="Verdana" w:hAnsi="Verdana" w:cs="Arial"/>
                <w:lang w:val="en-US"/>
              </w:rPr>
              <w:t>++++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+C</w:t>
            </w:r>
            <w:r w:rsidRPr="009E52D0">
              <w:rPr>
                <w:rFonts w:ascii="Verdana" w:hAnsi="Verdana" w:cs="Arial"/>
                <w:lang w:val="en-US"/>
              </w:rPr>
              <w:t>le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ar</w:t>
            </w:r>
            <w:r w:rsidRPr="009E52D0">
              <w:rPr>
                <w:rFonts w:ascii="Verdana" w:hAnsi="Verdana" w:cs="Arial"/>
                <w:lang w:val="en-US"/>
              </w:rPr>
              <w:t>in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g</w:t>
            </w:r>
            <w:r w:rsidRPr="009E52D0">
              <w:rPr>
                <w:rFonts w:ascii="Verdana" w:hAnsi="Verdana" w:cs="Arial"/>
                <w:spacing w:val="1"/>
                <w:lang w:val="en-US"/>
              </w:rPr>
              <w:t>S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y</w:t>
            </w:r>
            <w:r w:rsidRPr="009E52D0">
              <w:rPr>
                <w:rFonts w:ascii="Verdana" w:hAnsi="Verdana" w:cs="Arial"/>
                <w:spacing w:val="1"/>
                <w:lang w:val="en-US"/>
              </w:rPr>
              <w:t>st</w:t>
            </w:r>
            <w:r w:rsidRPr="009E52D0">
              <w:rPr>
                <w:rFonts w:ascii="Verdana" w:hAnsi="Verdana" w:cs="Arial"/>
                <w:spacing w:val="-3"/>
                <w:lang w:val="en-US"/>
              </w:rPr>
              <w:t>e</w:t>
            </w:r>
            <w:r w:rsidRPr="009E52D0">
              <w:rPr>
                <w:rFonts w:ascii="Verdana" w:hAnsi="Verdana" w:cs="Arial"/>
                <w:spacing w:val="3"/>
                <w:lang w:val="en-US"/>
              </w:rPr>
              <w:t>m</w:t>
            </w:r>
            <w:r w:rsidRPr="009E52D0">
              <w:rPr>
                <w:rFonts w:ascii="Verdana" w:hAnsi="Verdana" w:cs="Arial"/>
                <w:spacing w:val="-2"/>
                <w:lang w:val="en-US"/>
              </w:rPr>
              <w:t>M</w:t>
            </w:r>
            <w:r w:rsidRPr="009E52D0">
              <w:rPr>
                <w:rFonts w:ascii="Verdana" w:hAnsi="Verdana" w:cs="Arial"/>
                <w:spacing w:val="-3"/>
                <w:lang w:val="en-US"/>
              </w:rPr>
              <w:t>e</w:t>
            </w:r>
            <w:r w:rsidRPr="009E52D0">
              <w:rPr>
                <w:rFonts w:ascii="Verdana" w:hAnsi="Verdana" w:cs="Arial"/>
                <w:lang w:val="en-US"/>
              </w:rPr>
              <w:t>mb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er</w:t>
            </w:r>
            <w:r w:rsidRPr="009E52D0">
              <w:rPr>
                <w:rFonts w:ascii="Verdana" w:hAnsi="Verdana" w:cs="Arial"/>
                <w:spacing w:val="1"/>
                <w:lang w:val="en-US"/>
              </w:rPr>
              <w:t>I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d</w:t>
            </w:r>
            <w:r w:rsidRPr="009E52D0">
              <w:rPr>
                <w:rFonts w:ascii="Verdana" w:hAnsi="Verdana" w:cs="Arial"/>
                <w:spacing w:val="-3"/>
                <w:lang w:val="en-US"/>
              </w:rPr>
              <w:t>e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n</w:t>
            </w:r>
            <w:r w:rsidRPr="009E52D0">
              <w:rPr>
                <w:rFonts w:ascii="Verdana" w:hAnsi="Verdana" w:cs="Arial"/>
                <w:spacing w:val="1"/>
                <w:lang w:val="en-US"/>
              </w:rPr>
              <w:t>t</w:t>
            </w:r>
            <w:r w:rsidRPr="009E52D0">
              <w:rPr>
                <w:rFonts w:ascii="Verdana" w:hAnsi="Verdana" w:cs="Arial"/>
                <w:lang w:val="en-US"/>
              </w:rPr>
              <w:t>i</w:t>
            </w:r>
            <w:r w:rsidRPr="009E52D0">
              <w:rPr>
                <w:rFonts w:ascii="Verdana" w:hAnsi="Verdana" w:cs="Arial"/>
                <w:spacing w:val="1"/>
                <w:lang w:val="en-US"/>
              </w:rPr>
              <w:t>f</w:t>
            </w:r>
            <w:r w:rsidRPr="009E52D0">
              <w:rPr>
                <w:rFonts w:ascii="Verdana" w:hAnsi="Verdana" w:cs="Arial"/>
                <w:spacing w:val="-2"/>
                <w:lang w:val="en-US"/>
              </w:rPr>
              <w:t>i</w:t>
            </w:r>
            <w:r w:rsidRPr="009E52D0">
              <w:rPr>
                <w:rFonts w:ascii="Verdana" w:hAnsi="Verdana" w:cs="Arial"/>
                <w:spacing w:val="1"/>
                <w:lang w:val="en-US"/>
              </w:rPr>
              <w:t>c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a</w:t>
            </w:r>
            <w:r w:rsidRPr="009E52D0">
              <w:rPr>
                <w:rFonts w:ascii="Verdana" w:hAnsi="Verdana" w:cs="Arial"/>
                <w:spacing w:val="1"/>
                <w:lang w:val="en-US"/>
              </w:rPr>
              <w:t>t</w:t>
            </w:r>
            <w:r w:rsidRPr="009E52D0">
              <w:rPr>
                <w:rFonts w:ascii="Verdana" w:hAnsi="Verdana" w:cs="Arial"/>
                <w:lang w:val="en-US"/>
              </w:rPr>
              <w:t>ion to +++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+</w:t>
            </w:r>
            <w:r w:rsidRPr="009E52D0">
              <w:rPr>
                <w:rFonts w:ascii="Verdana" w:hAnsi="Verdana" w:cs="Arial"/>
                <w:lang w:val="en-US"/>
              </w:rPr>
              <w:t>+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+</w:t>
            </w:r>
            <w:r w:rsidRPr="009E52D0">
              <w:rPr>
                <w:rFonts w:ascii="Verdana" w:hAnsi="Verdana" w:cs="Arial"/>
                <w:spacing w:val="-2"/>
                <w:lang w:val="en-US"/>
              </w:rPr>
              <w:t>M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e</w:t>
            </w:r>
            <w:r w:rsidRPr="009E52D0">
              <w:rPr>
                <w:rFonts w:ascii="Verdana" w:hAnsi="Verdana" w:cs="Arial"/>
                <w:spacing w:val="3"/>
                <w:lang w:val="en-US"/>
              </w:rPr>
              <w:t>m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ber</w:t>
            </w:r>
            <w:r w:rsidRPr="009E52D0">
              <w:rPr>
                <w:rFonts w:ascii="Verdana" w:hAnsi="Verdana" w:cs="Arial"/>
                <w:spacing w:val="1"/>
                <w:lang w:val="en-US"/>
              </w:rPr>
              <w:t>I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de</w:t>
            </w:r>
            <w:r w:rsidRPr="009E52D0">
              <w:rPr>
                <w:rFonts w:ascii="Verdana" w:hAnsi="Verdana" w:cs="Arial"/>
                <w:spacing w:val="-3"/>
                <w:lang w:val="en-US"/>
              </w:rPr>
              <w:t>n</w:t>
            </w:r>
            <w:r w:rsidRPr="009E52D0">
              <w:rPr>
                <w:rFonts w:ascii="Verdana" w:hAnsi="Verdana" w:cs="Arial"/>
                <w:spacing w:val="1"/>
                <w:lang w:val="en-US"/>
              </w:rPr>
              <w:t>t</w:t>
            </w:r>
            <w:r w:rsidRPr="009E52D0">
              <w:rPr>
                <w:rFonts w:ascii="Verdana" w:hAnsi="Verdana" w:cs="Arial"/>
                <w:lang w:val="en-US"/>
              </w:rPr>
              <w:t>i</w:t>
            </w:r>
            <w:r w:rsidRPr="009E52D0">
              <w:rPr>
                <w:rFonts w:ascii="Verdana" w:hAnsi="Verdana" w:cs="Arial"/>
                <w:spacing w:val="1"/>
                <w:lang w:val="en-US"/>
              </w:rPr>
              <w:t>f</w:t>
            </w:r>
            <w:r w:rsidRPr="009E52D0">
              <w:rPr>
                <w:rFonts w:ascii="Verdana" w:hAnsi="Verdana" w:cs="Arial"/>
                <w:spacing w:val="-2"/>
                <w:lang w:val="en-US"/>
              </w:rPr>
              <w:t>i</w:t>
            </w:r>
            <w:r w:rsidRPr="009E52D0">
              <w:rPr>
                <w:rFonts w:ascii="Verdana" w:hAnsi="Verdana" w:cs="Arial"/>
                <w:spacing w:val="1"/>
                <w:lang w:val="en-US"/>
              </w:rPr>
              <w:t>c</w:t>
            </w:r>
            <w:r w:rsidRPr="009E52D0">
              <w:rPr>
                <w:rFonts w:ascii="Verdana" w:hAnsi="Verdana" w:cs="Arial"/>
                <w:spacing w:val="-1"/>
                <w:lang w:val="en-US"/>
              </w:rPr>
              <w:t>at</w:t>
            </w:r>
            <w:r w:rsidRPr="009E52D0">
              <w:rPr>
                <w:rFonts w:ascii="Verdana" w:hAnsi="Verdana" w:cs="Arial"/>
                <w:lang w:val="en-US"/>
              </w:rPr>
              <w:t>ion, deleted</w:t>
            </w:r>
          </w:p>
          <w:p w:rsidR="00FE2701" w:rsidRPr="00B364C1" w:rsidRDefault="00FE2701" w:rsidP="00B364C1">
            <w:pPr>
              <w:rPr>
                <w:rFonts w:ascii="Verdana" w:hAnsi="Verdana" w:cs="Arial"/>
                <w:lang w:val="en-US"/>
              </w:rPr>
            </w:pPr>
            <w:r w:rsidRPr="00B364C1">
              <w:rPr>
                <w:rFonts w:ascii="Verdana" w:hAnsi="Verdana" w:cs="Arial"/>
                <w:lang w:val="en-US"/>
              </w:rPr>
              <w:t xml:space="preserve">2.27. Corrected from </w:t>
            </w:r>
          </w:p>
          <w:p w:rsidR="00582CCB" w:rsidRPr="00B364C1" w:rsidRDefault="00FE2701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 w:cs="Arial"/>
                <w:lang w:val="en-US"/>
              </w:rPr>
              <w:t xml:space="preserve">         &lt;</w:t>
            </w:r>
            <w:r w:rsidRPr="00B364C1">
              <w:rPr>
                <w:rFonts w:ascii="Verdana" w:hAnsi="Verdana" w:cs="Arial"/>
                <w:spacing w:val="-1"/>
                <w:lang w:val="en-US"/>
              </w:rPr>
              <w:t>Crd</w:t>
            </w:r>
            <w:r w:rsidRPr="00B364C1">
              <w:rPr>
                <w:rFonts w:ascii="Verdana" w:hAnsi="Verdana" w:cs="Arial"/>
                <w:spacing w:val="1"/>
                <w:lang w:val="en-US"/>
              </w:rPr>
              <w:t>t</w:t>
            </w:r>
            <w:r w:rsidRPr="00B364C1">
              <w:rPr>
                <w:rFonts w:ascii="Verdana" w:hAnsi="Verdana" w:cs="Arial"/>
                <w:lang w:val="en-US"/>
              </w:rPr>
              <w:t>T</w:t>
            </w:r>
            <w:r w:rsidRPr="00B364C1">
              <w:rPr>
                <w:rFonts w:ascii="Verdana" w:hAnsi="Verdana" w:cs="Arial"/>
                <w:spacing w:val="-1"/>
                <w:lang w:val="en-US"/>
              </w:rPr>
              <w:t>r</w:t>
            </w:r>
            <w:r w:rsidRPr="00B364C1">
              <w:rPr>
                <w:rFonts w:ascii="Verdana" w:hAnsi="Verdana" w:cs="Arial"/>
                <w:spacing w:val="1"/>
                <w:lang w:val="en-US"/>
              </w:rPr>
              <w:t>f</w:t>
            </w:r>
            <w:r w:rsidRPr="00B364C1">
              <w:rPr>
                <w:rFonts w:ascii="Verdana" w:hAnsi="Verdana" w:cs="Arial"/>
                <w:lang w:val="en-US"/>
              </w:rPr>
              <w:t>T</w:t>
            </w:r>
            <w:r w:rsidRPr="00B364C1">
              <w:rPr>
                <w:rFonts w:ascii="Verdana" w:hAnsi="Verdana" w:cs="Arial"/>
                <w:spacing w:val="-3"/>
                <w:lang w:val="en-US"/>
              </w:rPr>
              <w:t>x</w:t>
            </w:r>
            <w:r w:rsidRPr="00B364C1">
              <w:rPr>
                <w:rFonts w:ascii="Verdana" w:hAnsi="Verdana" w:cs="Arial"/>
                <w:spacing w:val="1"/>
                <w:lang w:val="en-US"/>
              </w:rPr>
              <w:t>I</w:t>
            </w:r>
            <w:r w:rsidRPr="00B364C1">
              <w:rPr>
                <w:rFonts w:ascii="Verdana" w:hAnsi="Verdana" w:cs="Arial"/>
                <w:spacing w:val="-1"/>
                <w:lang w:val="en-US"/>
              </w:rPr>
              <w:t>n</w:t>
            </w:r>
            <w:r w:rsidRPr="00B364C1">
              <w:rPr>
                <w:rFonts w:ascii="Verdana" w:hAnsi="Verdana" w:cs="Arial"/>
                <w:spacing w:val="1"/>
                <w:lang w:val="en-US"/>
              </w:rPr>
              <w:t>f</w:t>
            </w:r>
            <w:r w:rsidRPr="00B364C1">
              <w:rPr>
                <w:rFonts w:ascii="Verdana" w:hAnsi="Verdana" w:cs="Arial"/>
                <w:lang w:val="en-US"/>
              </w:rPr>
              <w:t>&gt; to &lt;</w:t>
            </w:r>
            <w:r w:rsidRPr="00B364C1">
              <w:rPr>
                <w:rFonts w:ascii="Verdana" w:hAnsi="Verdana" w:cs="Arial"/>
                <w:spacing w:val="-1"/>
                <w:lang w:val="en-US"/>
              </w:rPr>
              <w:t>Cd</w:t>
            </w:r>
            <w:r w:rsidRPr="00B364C1">
              <w:rPr>
                <w:rFonts w:ascii="Verdana" w:hAnsi="Verdana" w:cs="Arial"/>
                <w:spacing w:val="1"/>
                <w:lang w:val="en-US"/>
              </w:rPr>
              <w:t>t</w:t>
            </w:r>
            <w:r w:rsidRPr="00B364C1">
              <w:rPr>
                <w:rFonts w:ascii="Verdana" w:hAnsi="Verdana" w:cs="Arial"/>
                <w:lang w:val="en-US"/>
              </w:rPr>
              <w:t>T</w:t>
            </w:r>
            <w:r w:rsidRPr="00B364C1">
              <w:rPr>
                <w:rFonts w:ascii="Verdana" w:hAnsi="Verdana" w:cs="Arial"/>
                <w:spacing w:val="-1"/>
                <w:lang w:val="en-US"/>
              </w:rPr>
              <w:t>r</w:t>
            </w:r>
            <w:r w:rsidRPr="00B364C1">
              <w:rPr>
                <w:rFonts w:ascii="Verdana" w:hAnsi="Verdana" w:cs="Arial"/>
                <w:spacing w:val="1"/>
                <w:lang w:val="en-US"/>
              </w:rPr>
              <w:t>f</w:t>
            </w:r>
            <w:r w:rsidRPr="00B364C1">
              <w:rPr>
                <w:rFonts w:ascii="Verdana" w:hAnsi="Verdana" w:cs="Arial"/>
                <w:lang w:val="en-US"/>
              </w:rPr>
              <w:t>T</w:t>
            </w:r>
            <w:r w:rsidRPr="00B364C1">
              <w:rPr>
                <w:rFonts w:ascii="Verdana" w:hAnsi="Verdana" w:cs="Arial"/>
                <w:spacing w:val="-3"/>
                <w:lang w:val="en-US"/>
              </w:rPr>
              <w:t>x</w:t>
            </w:r>
            <w:r w:rsidRPr="00B364C1">
              <w:rPr>
                <w:rFonts w:ascii="Verdana" w:hAnsi="Verdana" w:cs="Arial"/>
                <w:spacing w:val="1"/>
                <w:lang w:val="en-US"/>
              </w:rPr>
              <w:t>I</w:t>
            </w:r>
            <w:r w:rsidRPr="00B364C1">
              <w:rPr>
                <w:rFonts w:ascii="Verdana" w:hAnsi="Verdana" w:cs="Arial"/>
                <w:spacing w:val="-1"/>
                <w:lang w:val="en-US"/>
              </w:rPr>
              <w:t>n</w:t>
            </w:r>
            <w:r w:rsidRPr="00B364C1">
              <w:rPr>
                <w:rFonts w:ascii="Verdana" w:hAnsi="Verdana" w:cs="Arial"/>
                <w:spacing w:val="1"/>
                <w:lang w:val="en-US"/>
              </w:rPr>
              <w:t>f</w:t>
            </w:r>
            <w:r w:rsidRPr="00B364C1">
              <w:rPr>
                <w:rFonts w:ascii="Verdana" w:hAnsi="Verdana" w:cs="Arial"/>
                <w:lang w:val="en-US"/>
              </w:rPr>
              <w:t>&gt;</w:t>
            </w:r>
          </w:p>
        </w:tc>
      </w:tr>
      <w:tr w:rsidR="009C64A4" w:rsidRPr="00574806" w:rsidTr="0077066E">
        <w:trPr>
          <w:trHeight w:val="448"/>
        </w:trPr>
        <w:tc>
          <w:tcPr>
            <w:tcW w:w="2660" w:type="dxa"/>
          </w:tcPr>
          <w:p w:rsidR="009C64A4" w:rsidRPr="00B364C1" w:rsidRDefault="009C64A4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1.0</w:t>
            </w:r>
          </w:p>
        </w:tc>
        <w:tc>
          <w:tcPr>
            <w:tcW w:w="3685" w:type="dxa"/>
          </w:tcPr>
          <w:p w:rsidR="009C64A4" w:rsidRPr="00B364C1" w:rsidRDefault="009C64A4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30.12.2014</w:t>
            </w:r>
          </w:p>
        </w:tc>
        <w:tc>
          <w:tcPr>
            <w:tcW w:w="9072" w:type="dxa"/>
          </w:tcPr>
          <w:p w:rsidR="009C64A4" w:rsidRPr="00B364C1" w:rsidRDefault="009C64A4" w:rsidP="00B364C1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>After review</w:t>
            </w:r>
          </w:p>
        </w:tc>
      </w:tr>
      <w:tr w:rsidR="00C63E2C" w:rsidRPr="00574806" w:rsidTr="0077066E">
        <w:trPr>
          <w:trHeight w:val="448"/>
        </w:trPr>
        <w:tc>
          <w:tcPr>
            <w:tcW w:w="2660" w:type="dxa"/>
          </w:tcPr>
          <w:p w:rsidR="00C63E2C" w:rsidRPr="00B364C1" w:rsidRDefault="00C63E2C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1.1</w:t>
            </w:r>
          </w:p>
        </w:tc>
        <w:tc>
          <w:tcPr>
            <w:tcW w:w="3685" w:type="dxa"/>
          </w:tcPr>
          <w:p w:rsidR="00C63E2C" w:rsidRPr="00B364C1" w:rsidRDefault="00C63E2C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20.03.2015</w:t>
            </w:r>
          </w:p>
        </w:tc>
        <w:tc>
          <w:tcPr>
            <w:tcW w:w="9072" w:type="dxa"/>
          </w:tcPr>
          <w:p w:rsidR="00C63E2C" w:rsidRPr="00B364C1" w:rsidRDefault="00C63E2C" w:rsidP="00B364C1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>Conditional changed to Optional</w:t>
            </w:r>
            <w:r w:rsidR="003F5147" w:rsidRPr="00B364C1">
              <w:rPr>
                <w:rFonts w:ascii="Verdana" w:hAnsi="Verdana" w:cs="Arial"/>
                <w:bCs/>
                <w:kern w:val="32"/>
                <w:lang w:val="en-GB"/>
              </w:rPr>
              <w:t xml:space="preserve"> in gener</w:t>
            </w:r>
            <w:r w:rsidR="00C343C2" w:rsidRPr="00B364C1">
              <w:rPr>
                <w:rFonts w:ascii="Verdana" w:hAnsi="Verdana" w:cs="Arial"/>
                <w:bCs/>
                <w:kern w:val="32"/>
                <w:lang w:val="en-GB"/>
              </w:rPr>
              <w:t>al</w:t>
            </w:r>
          </w:p>
          <w:p w:rsidR="00277AD7" w:rsidRPr="00B364C1" w:rsidRDefault="00277AD7" w:rsidP="00B364C1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 xml:space="preserve">2.15 og 2.40 comments cancelled see rule 1 </w:t>
            </w:r>
            <w:r w:rsidR="003F5147" w:rsidRPr="00B364C1">
              <w:rPr>
                <w:rFonts w:ascii="Verdana" w:hAnsi="Verdana" w:cs="Arial"/>
                <w:bCs/>
                <w:kern w:val="32"/>
                <w:lang w:val="en-GB"/>
              </w:rPr>
              <w:t>in rule appendix</w:t>
            </w:r>
          </w:p>
          <w:p w:rsidR="00277AD7" w:rsidRPr="00B364C1" w:rsidRDefault="00277AD7" w:rsidP="00B364C1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>2.20 Account no. changed to “</w:t>
            </w:r>
            <w:r w:rsidR="00C343C2" w:rsidRPr="00B364C1">
              <w:rPr>
                <w:rFonts w:ascii="Verdana" w:hAnsi="Verdana" w:cs="Arial"/>
                <w:bCs/>
                <w:kern w:val="32"/>
                <w:lang w:val="en-GB"/>
              </w:rPr>
              <w:t xml:space="preserve">In DK </w:t>
            </w: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>Reg. no. and Account no. (14 char 4+10)”</w:t>
            </w:r>
          </w:p>
          <w:p w:rsidR="003F5147" w:rsidRPr="00B364C1" w:rsidRDefault="003F5147" w:rsidP="00B364C1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>2.21 BIC Changed from Required to Optional</w:t>
            </w:r>
          </w:p>
          <w:p w:rsidR="007F3C19" w:rsidRPr="00B364C1" w:rsidRDefault="007F3C19" w:rsidP="00B364C1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 xml:space="preserve">2.29 </w:t>
            </w:r>
            <w:r w:rsidR="00C343C2" w:rsidRPr="00B364C1">
              <w:rPr>
                <w:rFonts w:ascii="Verdana" w:hAnsi="Verdana" w:cs="Arial"/>
                <w:bCs/>
                <w:kern w:val="32"/>
                <w:lang w:val="en-GB"/>
              </w:rPr>
              <w:t>“</w:t>
            </w: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 xml:space="preserve">Unique </w:t>
            </w:r>
            <w:r w:rsidR="00C343C2" w:rsidRPr="00B364C1">
              <w:rPr>
                <w:rFonts w:ascii="Verdana" w:hAnsi="Verdana" w:cs="Arial"/>
                <w:bCs/>
                <w:kern w:val="32"/>
                <w:lang w:val="en-GB"/>
              </w:rPr>
              <w:t xml:space="preserve">for 90 days” </w:t>
            </w: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 xml:space="preserve">changed to </w:t>
            </w:r>
            <w:r w:rsidR="00C343C2" w:rsidRPr="00B364C1">
              <w:rPr>
                <w:rFonts w:ascii="Verdana" w:hAnsi="Verdana" w:cs="Arial"/>
                <w:bCs/>
                <w:kern w:val="32"/>
                <w:lang w:val="en-GB"/>
              </w:rPr>
              <w:t>“</w:t>
            </w: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>senders account statement</w:t>
            </w:r>
            <w:r w:rsidR="00C343C2" w:rsidRPr="00B364C1">
              <w:rPr>
                <w:rFonts w:ascii="Verdana" w:hAnsi="Verdana" w:cs="Arial"/>
                <w:bCs/>
                <w:kern w:val="32"/>
                <w:lang w:val="en-GB"/>
              </w:rPr>
              <w:t>”</w:t>
            </w:r>
          </w:p>
          <w:p w:rsidR="003F5147" w:rsidRPr="00B364C1" w:rsidRDefault="003F5147" w:rsidP="00B364C1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>2.37 Changed from Optional</w:t>
            </w:r>
            <w:r w:rsidR="00E50DBD" w:rsidRPr="00B364C1">
              <w:rPr>
                <w:rFonts w:ascii="Verdana" w:hAnsi="Verdana" w:cs="Arial"/>
                <w:bCs/>
                <w:kern w:val="32"/>
                <w:lang w:val="en-GB"/>
              </w:rPr>
              <w:t xml:space="preserve"> to Required</w:t>
            </w:r>
          </w:p>
          <w:p w:rsidR="003F5147" w:rsidRPr="00B364C1" w:rsidRDefault="003F5147" w:rsidP="00B364C1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>2.77 Changed from Required to Optional</w:t>
            </w:r>
          </w:p>
        </w:tc>
      </w:tr>
      <w:tr w:rsidR="00637F52" w:rsidRPr="00574806" w:rsidTr="00BB6BF2">
        <w:trPr>
          <w:trHeight w:val="448"/>
        </w:trPr>
        <w:tc>
          <w:tcPr>
            <w:tcW w:w="2660" w:type="dxa"/>
          </w:tcPr>
          <w:p w:rsidR="00637F52" w:rsidRPr="00B364C1" w:rsidRDefault="00637F52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1.2</w:t>
            </w:r>
          </w:p>
        </w:tc>
        <w:tc>
          <w:tcPr>
            <w:tcW w:w="3685" w:type="dxa"/>
          </w:tcPr>
          <w:p w:rsidR="00637F52" w:rsidRPr="00B364C1" w:rsidRDefault="00EA3D73" w:rsidP="00B364C1">
            <w:pPr>
              <w:rPr>
                <w:rFonts w:ascii="Verdana" w:hAnsi="Verdana"/>
                <w:lang w:val="en-GB"/>
              </w:rPr>
            </w:pPr>
            <w:r w:rsidRPr="00B364C1">
              <w:rPr>
                <w:rFonts w:ascii="Verdana" w:hAnsi="Verdana"/>
                <w:lang w:val="en-GB"/>
              </w:rPr>
              <w:t>15</w:t>
            </w:r>
            <w:r w:rsidR="00637F52" w:rsidRPr="00B364C1">
              <w:rPr>
                <w:rFonts w:ascii="Verdana" w:hAnsi="Verdana"/>
                <w:lang w:val="en-GB"/>
              </w:rPr>
              <w:t>.</w:t>
            </w:r>
            <w:r w:rsidRPr="00B364C1">
              <w:rPr>
                <w:rFonts w:ascii="Verdana" w:hAnsi="Verdana"/>
                <w:lang w:val="en-GB"/>
              </w:rPr>
              <w:t>05</w:t>
            </w:r>
            <w:r w:rsidR="00637F52" w:rsidRPr="00B364C1">
              <w:rPr>
                <w:rFonts w:ascii="Verdana" w:hAnsi="Verdana"/>
                <w:lang w:val="en-GB"/>
              </w:rPr>
              <w:t>.2017</w:t>
            </w:r>
          </w:p>
        </w:tc>
        <w:tc>
          <w:tcPr>
            <w:tcW w:w="9072" w:type="dxa"/>
          </w:tcPr>
          <w:p w:rsidR="00637F52" w:rsidRPr="00B364C1" w:rsidRDefault="008852B4" w:rsidP="008852B4">
            <w:pPr>
              <w:rPr>
                <w:rFonts w:ascii="Verdana" w:hAnsi="Verdana" w:cs="Arial"/>
                <w:bCs/>
                <w:kern w:val="32"/>
                <w:lang w:val="en-GB"/>
              </w:rPr>
            </w:pPr>
            <w:r>
              <w:rPr>
                <w:rFonts w:ascii="Verdana" w:hAnsi="Verdana" w:cs="Arial"/>
                <w:bCs/>
                <w:kern w:val="32"/>
                <w:lang w:val="en-GB"/>
              </w:rPr>
              <w:t>C</w:t>
            </w:r>
            <w:r w:rsidR="00B364C1" w:rsidRPr="00B364C1">
              <w:rPr>
                <w:rFonts w:ascii="Verdana" w:hAnsi="Verdana" w:cs="Arial"/>
                <w:bCs/>
                <w:kern w:val="32"/>
                <w:lang w:val="en-GB"/>
              </w:rPr>
              <w:t>orrection marks removed.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br/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br/>
              <w:t>Minor e</w:t>
            </w:r>
            <w:r w:rsidRPr="00B364C1">
              <w:rPr>
                <w:rFonts w:ascii="Verdana" w:hAnsi="Verdana" w:cs="Arial"/>
                <w:bCs/>
                <w:kern w:val="32"/>
                <w:lang w:val="en-GB"/>
              </w:rPr>
              <w:t>ditorial changes</w:t>
            </w:r>
            <w:r>
              <w:rPr>
                <w:rFonts w:ascii="Verdana" w:hAnsi="Verdana" w:cs="Arial"/>
                <w:bCs/>
                <w:kern w:val="32"/>
                <w:lang w:val="en-GB"/>
              </w:rPr>
              <w:t>.</w:t>
            </w:r>
          </w:p>
        </w:tc>
      </w:tr>
    </w:tbl>
    <w:p w:rsidR="009E52D0" w:rsidRDefault="009E52D0" w:rsidP="009F2410">
      <w:pPr>
        <w:pStyle w:val="Heading1"/>
        <w:rPr>
          <w:rFonts w:ascii="Verdana" w:hAnsi="Verdana"/>
          <w:szCs w:val="28"/>
          <w:lang w:val="en-GB"/>
        </w:rPr>
      </w:pPr>
    </w:p>
    <w:p w:rsidR="009F2410" w:rsidRPr="005A4F44" w:rsidRDefault="009E52D0" w:rsidP="009F2410">
      <w:pPr>
        <w:pStyle w:val="Heading1"/>
        <w:rPr>
          <w:rFonts w:ascii="Verdana" w:hAnsi="Verdana"/>
          <w:szCs w:val="28"/>
          <w:lang w:val="en-GB"/>
        </w:rPr>
      </w:pPr>
      <w:r>
        <w:rPr>
          <w:rFonts w:ascii="Verdana" w:hAnsi="Verdana"/>
          <w:szCs w:val="28"/>
          <w:lang w:val="en-GB"/>
        </w:rPr>
        <w:br w:type="page"/>
      </w:r>
      <w:bookmarkStart w:id="6" w:name="_Toc482605594"/>
      <w:r w:rsidR="00BB6BF2">
        <w:rPr>
          <w:rFonts w:ascii="Verdana" w:hAnsi="Verdana"/>
          <w:szCs w:val="28"/>
          <w:lang w:val="en-GB"/>
        </w:rPr>
        <w:t>E</w:t>
      </w:r>
      <w:r w:rsidR="009F2410" w:rsidRPr="005A4F44">
        <w:rPr>
          <w:rFonts w:ascii="Verdana" w:hAnsi="Verdana"/>
          <w:szCs w:val="28"/>
          <w:lang w:val="en-GB"/>
        </w:rPr>
        <w:t>xplanation on format usage</w:t>
      </w:r>
      <w:bookmarkEnd w:id="6"/>
      <w:r w:rsidR="009F2410" w:rsidRPr="005A4F44">
        <w:rPr>
          <w:rFonts w:ascii="Verdana" w:hAnsi="Verdana"/>
          <w:szCs w:val="28"/>
          <w:lang w:val="en-GB"/>
        </w:rPr>
        <w:t xml:space="preserve"> </w:t>
      </w:r>
    </w:p>
    <w:p w:rsidR="005A4F44" w:rsidRDefault="005A4F44" w:rsidP="009F2410">
      <w:pPr>
        <w:rPr>
          <w:rFonts w:ascii="Verdana" w:hAnsi="Verdana" w:cs="Arial"/>
          <w:sz w:val="20"/>
          <w:szCs w:val="20"/>
          <w:lang w:val="en-GB"/>
        </w:rPr>
      </w:pPr>
    </w:p>
    <w:p w:rsidR="009F2410" w:rsidRPr="005A4F44" w:rsidRDefault="009F2410" w:rsidP="009F2410">
      <w:pPr>
        <w:rPr>
          <w:rFonts w:ascii="Verdana" w:hAnsi="Verdana" w:cs="Arial"/>
          <w:sz w:val="20"/>
          <w:szCs w:val="20"/>
          <w:lang w:val="en-GB"/>
        </w:rPr>
      </w:pPr>
      <w:r w:rsidRPr="005A4F44">
        <w:rPr>
          <w:rFonts w:ascii="Verdana" w:hAnsi="Verdana" w:cs="Arial"/>
          <w:sz w:val="20"/>
          <w:szCs w:val="20"/>
          <w:lang w:val="en-GB"/>
        </w:rPr>
        <w:t>The table below explains the usage of the columns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9497"/>
      </w:tblGrid>
      <w:tr w:rsidR="009F2410" w:rsidRPr="005A4F44" w:rsidTr="009F2410">
        <w:trPr>
          <w:trHeight w:val="442"/>
        </w:trPr>
        <w:tc>
          <w:tcPr>
            <w:tcW w:w="2518" w:type="dxa"/>
            <w:shd w:val="clear" w:color="auto" w:fill="DAEEF3"/>
            <w:vAlign w:val="center"/>
          </w:tcPr>
          <w:p w:rsidR="009F2410" w:rsidRPr="005A4F44" w:rsidRDefault="009F2410" w:rsidP="009F2410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Column Header</w:t>
            </w:r>
          </w:p>
        </w:tc>
        <w:tc>
          <w:tcPr>
            <w:tcW w:w="9497" w:type="dxa"/>
            <w:shd w:val="clear" w:color="auto" w:fill="DAEEF3"/>
            <w:vAlign w:val="center"/>
          </w:tcPr>
          <w:p w:rsidR="009F2410" w:rsidRPr="005A4F44" w:rsidRDefault="009F2410" w:rsidP="009F2410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Contents</w:t>
            </w:r>
          </w:p>
        </w:tc>
      </w:tr>
      <w:tr w:rsidR="009F2410" w:rsidRPr="005A4F44" w:rsidTr="009F2410">
        <w:tc>
          <w:tcPr>
            <w:tcW w:w="2518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ISO Index No.</w:t>
            </w:r>
          </w:p>
        </w:tc>
        <w:tc>
          <w:tcPr>
            <w:tcW w:w="9497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The index used by the CGI initiative in the official Custome</w:t>
            </w:r>
            <w:r w:rsidR="00314053"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.001.03 </w:t>
            </w:r>
          </w:p>
        </w:tc>
      </w:tr>
      <w:tr w:rsidR="009F2410" w:rsidRPr="005A4F44" w:rsidTr="009F2410">
        <w:tc>
          <w:tcPr>
            <w:tcW w:w="2518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Or</w:t>
            </w:r>
          </w:p>
        </w:tc>
        <w:tc>
          <w:tcPr>
            <w:tcW w:w="9497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Select one or the other, but not both</w:t>
            </w:r>
          </w:p>
        </w:tc>
      </w:tr>
      <w:tr w:rsidR="009F2410" w:rsidRPr="005A4F44" w:rsidTr="009F2410">
        <w:tc>
          <w:tcPr>
            <w:tcW w:w="2518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</w:t>
            </w:r>
          </w:p>
        </w:tc>
        <w:tc>
          <w:tcPr>
            <w:tcW w:w="9497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Message item used by the CGI initiative in the official Custome</w:t>
            </w:r>
            <w:r w:rsidR="00314053"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9F2410" w:rsidRPr="005A4F44" w:rsidTr="009F2410">
        <w:tc>
          <w:tcPr>
            <w:tcW w:w="2518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</w:t>
            </w:r>
          </w:p>
        </w:tc>
        <w:tc>
          <w:tcPr>
            <w:tcW w:w="9497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XML Tag Name used by the CGI initiative in the official Custome</w:t>
            </w:r>
            <w:r w:rsidR="00314053">
              <w:rPr>
                <w:rFonts w:ascii="Verdana" w:hAnsi="Verdana" w:cs="Arial"/>
                <w:sz w:val="20"/>
                <w:szCs w:val="20"/>
                <w:lang w:val="en-GB" w:eastAsia="da-DK"/>
              </w:rPr>
              <w:t>r Payment Status Report pain.001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.001.03</w:t>
            </w:r>
          </w:p>
        </w:tc>
      </w:tr>
      <w:tr w:rsidR="009F2410" w:rsidRPr="005A4F44" w:rsidTr="009F2410">
        <w:tc>
          <w:tcPr>
            <w:tcW w:w="2518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Mult.</w:t>
            </w:r>
          </w:p>
        </w:tc>
        <w:tc>
          <w:tcPr>
            <w:tcW w:w="9497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[0..1] : Element is optional</w:t>
            </w: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br/>
              <w:t>[1..1] : Element is required</w:t>
            </w:r>
          </w:p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[0..n] : Optional with unlimited repetition</w:t>
            </w:r>
          </w:p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[1..n] : Required with unlimited repetition</w:t>
            </w:r>
          </w:p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</w:p>
        </w:tc>
      </w:tr>
      <w:tr w:rsidR="009F2410" w:rsidRPr="005A4F44" w:rsidTr="009F2410">
        <w:tc>
          <w:tcPr>
            <w:tcW w:w="2518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Type</w:t>
            </w:r>
          </w:p>
        </w:tc>
        <w:tc>
          <w:tcPr>
            <w:tcW w:w="9497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Description of all data type and components used</w:t>
            </w:r>
          </w:p>
        </w:tc>
      </w:tr>
      <w:tr w:rsidR="009F2410" w:rsidRPr="005A4F44" w:rsidTr="009F2410">
        <w:tc>
          <w:tcPr>
            <w:tcW w:w="2518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Attribute</w:t>
            </w:r>
          </w:p>
        </w:tc>
        <w:tc>
          <w:tcPr>
            <w:tcW w:w="9497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CGI attributes </w:t>
            </w:r>
          </w:p>
        </w:tc>
      </w:tr>
      <w:tr w:rsidR="009F2410" w:rsidRPr="00A41FE7" w:rsidTr="009F2410">
        <w:tc>
          <w:tcPr>
            <w:tcW w:w="2518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Rules</w:t>
            </w:r>
          </w:p>
        </w:tc>
        <w:tc>
          <w:tcPr>
            <w:tcW w:w="9497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CGI rules</w:t>
            </w:r>
            <w:r w:rsidR="00A7053D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(Appendix)</w:t>
            </w:r>
            <w:r w:rsidR="00A41FE7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 ex.: “R1” means Rule number 1</w:t>
            </w:r>
          </w:p>
        </w:tc>
      </w:tr>
      <w:tr w:rsidR="009F2410" w:rsidRPr="005A4F44" w:rsidTr="009F2410">
        <w:tc>
          <w:tcPr>
            <w:tcW w:w="2518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</w:t>
            </w:r>
          </w:p>
        </w:tc>
        <w:tc>
          <w:tcPr>
            <w:tcW w:w="9497" w:type="dxa"/>
          </w:tcPr>
          <w:p w:rsidR="009F2410" w:rsidRPr="005A4F44" w:rsidRDefault="009F2410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 w:rsidRPr="005A4F44">
              <w:rPr>
                <w:rFonts w:ascii="Verdana" w:hAnsi="Verdana" w:cs="Arial"/>
                <w:sz w:val="20"/>
                <w:szCs w:val="20"/>
                <w:lang w:val="en-GB" w:eastAsia="da-DK"/>
              </w:rPr>
              <w:t>Remarks on  how to use Message Item</w:t>
            </w:r>
          </w:p>
        </w:tc>
      </w:tr>
      <w:tr w:rsidR="00A7053D" w:rsidRPr="005A4F44" w:rsidTr="00A7053D">
        <w:tc>
          <w:tcPr>
            <w:tcW w:w="2518" w:type="dxa"/>
            <w:shd w:val="clear" w:color="auto" w:fill="92CDDC"/>
          </w:tcPr>
          <w:p w:rsidR="00A7053D" w:rsidRPr="005A4F44" w:rsidRDefault="00AA0139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A7053D" w:rsidRPr="005A4F44" w:rsidRDefault="00A7053D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</w:t>
            </w:r>
          </w:p>
        </w:tc>
      </w:tr>
      <w:tr w:rsidR="00A7053D" w:rsidRPr="005A4F44" w:rsidTr="00A7053D">
        <w:tc>
          <w:tcPr>
            <w:tcW w:w="2518" w:type="dxa"/>
            <w:shd w:val="clear" w:color="auto" w:fill="B6DDE8"/>
          </w:tcPr>
          <w:p w:rsidR="00A7053D" w:rsidRPr="00A7053D" w:rsidRDefault="00AA0139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Niveau</w:t>
            </w:r>
          </w:p>
        </w:tc>
        <w:tc>
          <w:tcPr>
            <w:tcW w:w="9497" w:type="dxa"/>
          </w:tcPr>
          <w:p w:rsidR="00A7053D" w:rsidRDefault="00A7053D" w:rsidP="009F2410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Lines with this colour means niveau ++</w:t>
            </w:r>
          </w:p>
        </w:tc>
      </w:tr>
      <w:tr w:rsidR="00A41FE7" w:rsidRPr="005A4F44" w:rsidTr="00A7053D">
        <w:tc>
          <w:tcPr>
            <w:tcW w:w="2518" w:type="dxa"/>
            <w:shd w:val="clear" w:color="auto" w:fill="B6DDE8"/>
          </w:tcPr>
          <w:p w:rsidR="00A41FE7" w:rsidRPr="00A7053D" w:rsidRDefault="00A41FE7" w:rsidP="00A41FE7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US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US" w:eastAsia="da-DK"/>
              </w:rPr>
              <w:t>Adresses in generel</w:t>
            </w:r>
          </w:p>
        </w:tc>
        <w:tc>
          <w:tcPr>
            <w:tcW w:w="9497" w:type="dxa"/>
          </w:tcPr>
          <w:p w:rsidR="00A41FE7" w:rsidRDefault="00A41FE7" w:rsidP="00A41FE7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Tags for adresses must be structured data </w:t>
            </w:r>
            <w:r w:rsidRPr="000B2C1F">
              <w:rPr>
                <w:rFonts w:ascii="Verdana" w:hAnsi="Verdana" w:cs="Arial"/>
                <w:b/>
                <w:sz w:val="20"/>
                <w:szCs w:val="20"/>
                <w:lang w:val="en-GB" w:eastAsia="da-DK"/>
              </w:rPr>
              <w:t>or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 adresslines</w:t>
            </w:r>
          </w:p>
          <w:p w:rsidR="00A41FE7" w:rsidRDefault="00A41FE7" w:rsidP="00A41FE7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If data in both structured data and adresslines, </w:t>
            </w:r>
            <w:r w:rsidR="00053C7A"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then </w:t>
            </w: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structured data will be chosen.</w:t>
            </w:r>
          </w:p>
          <w:p w:rsidR="00A41FE7" w:rsidRDefault="00A41FE7" w:rsidP="00A41FE7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>In generel structured data is preferred</w:t>
            </w:r>
          </w:p>
          <w:p w:rsidR="00A41FE7" w:rsidRDefault="00A41FE7" w:rsidP="00A41FE7">
            <w:pPr>
              <w:spacing w:after="0" w:line="240" w:lineRule="auto"/>
              <w:rPr>
                <w:rFonts w:ascii="Verdana" w:hAnsi="Verdana" w:cs="Arial"/>
                <w:sz w:val="20"/>
                <w:szCs w:val="20"/>
                <w:lang w:val="en-GB" w:eastAsia="da-DK"/>
              </w:rPr>
            </w:pPr>
            <w:r>
              <w:rPr>
                <w:rFonts w:ascii="Verdana" w:hAnsi="Verdana" w:cs="Arial"/>
                <w:sz w:val="20"/>
                <w:szCs w:val="20"/>
                <w:lang w:val="en-GB" w:eastAsia="da-DK"/>
              </w:rPr>
              <w:t xml:space="preserve">If data in adresslines  the Danish Clearing system needs 5 lines each 35 char. </w:t>
            </w:r>
          </w:p>
        </w:tc>
      </w:tr>
    </w:tbl>
    <w:p w:rsidR="009F2410" w:rsidRDefault="009F2410" w:rsidP="009F2410">
      <w:pPr>
        <w:rPr>
          <w:rFonts w:ascii="Verdana" w:hAnsi="Verdana" w:cs="Arial"/>
          <w:sz w:val="16"/>
          <w:szCs w:val="16"/>
          <w:lang w:val="en-GB"/>
        </w:rPr>
      </w:pPr>
    </w:p>
    <w:p w:rsidR="00EA3D73" w:rsidRDefault="00EA3D73" w:rsidP="009F2410">
      <w:pPr>
        <w:rPr>
          <w:rFonts w:ascii="Verdana" w:hAnsi="Verdana" w:cs="Arial"/>
          <w:sz w:val="16"/>
          <w:szCs w:val="16"/>
          <w:lang w:val="en-GB"/>
        </w:rPr>
      </w:pPr>
    </w:p>
    <w:p w:rsidR="00EA3D73" w:rsidRDefault="00EA3D73" w:rsidP="009F2410">
      <w:pPr>
        <w:rPr>
          <w:rFonts w:ascii="Verdana" w:hAnsi="Verdana" w:cs="Arial"/>
          <w:sz w:val="16"/>
          <w:szCs w:val="16"/>
          <w:lang w:val="en-GB"/>
        </w:rPr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815"/>
        <w:gridCol w:w="569"/>
        <w:gridCol w:w="3827"/>
        <w:gridCol w:w="1843"/>
        <w:gridCol w:w="709"/>
        <w:gridCol w:w="1843"/>
        <w:gridCol w:w="1701"/>
        <w:gridCol w:w="2835"/>
        <w:gridCol w:w="2268"/>
      </w:tblGrid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GB"/>
              </w:rPr>
              <w:br w:type="page"/>
            </w: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ISO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Index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color w:val="000000"/>
                <w:sz w:val="16"/>
                <w:szCs w:val="16"/>
                <w:lang w:val="en-GB"/>
              </w:rPr>
              <w:t>No.</w:t>
            </w:r>
          </w:p>
        </w:tc>
        <w:tc>
          <w:tcPr>
            <w:tcW w:w="569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Or</w:t>
            </w:r>
          </w:p>
        </w:tc>
        <w:tc>
          <w:tcPr>
            <w:tcW w:w="3827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Message Item</w:t>
            </w:r>
          </w:p>
        </w:tc>
        <w:tc>
          <w:tcPr>
            <w:tcW w:w="1843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XML Tag</w:t>
            </w:r>
          </w:p>
        </w:tc>
        <w:tc>
          <w:tcPr>
            <w:tcW w:w="709" w:type="dxa"/>
            <w:shd w:val="clear" w:color="auto" w:fill="DAEEF3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</w:rPr>
              <w:t>Mult.</w:t>
            </w:r>
          </w:p>
        </w:tc>
        <w:tc>
          <w:tcPr>
            <w:tcW w:w="1843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Type</w:t>
            </w:r>
          </w:p>
        </w:tc>
        <w:tc>
          <w:tcPr>
            <w:tcW w:w="1701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Attribute</w:t>
            </w:r>
          </w:p>
        </w:tc>
        <w:tc>
          <w:tcPr>
            <w:tcW w:w="283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color w:val="000000"/>
                <w:sz w:val="16"/>
                <w:szCs w:val="16"/>
                <w:lang w:val="en-GB"/>
              </w:rPr>
              <w:t>Rules</w:t>
            </w:r>
          </w:p>
        </w:tc>
        <w:tc>
          <w:tcPr>
            <w:tcW w:w="2268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Remarks</w:t>
            </w: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b/>
                <w:bCs/>
                <w:iCs/>
                <w:sz w:val="16"/>
                <w:szCs w:val="16"/>
                <w:lang w:val="en-GB"/>
              </w:rPr>
              <w:t>Bank Connect</w:t>
            </w: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GroupHeade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GrpHdr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637F52" w:rsidP="00DE28B6">
            <w:pPr>
              <w:spacing w:after="0" w:line="240" w:lineRule="auto"/>
              <w:ind w:right="2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5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Dublet kontrol 3 mdr.</w:t>
            </w: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EA3D73" w:rsidTr="0077066E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574806" w:rsidRDefault="009F2410" w:rsidP="0057480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="00574806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57480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57480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57480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57480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ed</w:t>
            </w:r>
            <w:r w:rsidRPr="00574806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B364C1" w:rsidRPr="00B364C1" w:rsidRDefault="00B364C1" w:rsidP="00B364C1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n-US" w:eastAsia="da-DK"/>
              </w:rPr>
            </w:pPr>
            <w:r w:rsidRPr="00B364C1">
              <w:rPr>
                <w:rFonts w:ascii="Verdana" w:eastAsia="Times New Roman" w:hAnsi="Verdana" w:cs="Arial"/>
                <w:sz w:val="16"/>
                <w:szCs w:val="16"/>
                <w:lang w:val="en-US" w:eastAsia="da-DK"/>
              </w:rPr>
              <w:t xml:space="preserve">Format: </w:t>
            </w:r>
          </w:p>
          <w:p w:rsidR="00B364C1" w:rsidRPr="00B364C1" w:rsidRDefault="00B364C1" w:rsidP="00B364C1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n-US" w:eastAsia="da-DK"/>
              </w:rPr>
            </w:pPr>
            <w:r w:rsidRPr="00B364C1">
              <w:rPr>
                <w:rFonts w:ascii="Verdana" w:eastAsia="Times New Roman" w:hAnsi="Verdana" w:cs="Arial"/>
                <w:sz w:val="16"/>
                <w:szCs w:val="16"/>
                <w:lang w:val="en-US" w:eastAsia="da-DK"/>
              </w:rPr>
              <w:t>YYYY-MM-DDTHH:MM:SS</w:t>
            </w:r>
          </w:p>
          <w:p w:rsidR="00B364C1" w:rsidRPr="00B364C1" w:rsidRDefault="00B364C1" w:rsidP="00B364C1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val="en-US" w:eastAsia="da-DK"/>
              </w:rPr>
            </w:pPr>
            <w:r w:rsidRPr="00B364C1">
              <w:rPr>
                <w:rFonts w:ascii="Verdana" w:eastAsia="Times New Roman" w:hAnsi="Verdana" w:cs="Arial"/>
                <w:sz w:val="16"/>
                <w:szCs w:val="16"/>
                <w:lang w:val="en-US" w:eastAsia="da-DK"/>
              </w:rPr>
              <w:t>e.g.</w:t>
            </w:r>
          </w:p>
          <w:p w:rsidR="00B364C1" w:rsidRPr="00B364C1" w:rsidRDefault="00B364C1" w:rsidP="00B364C1">
            <w:pPr>
              <w:spacing w:after="0" w:line="240" w:lineRule="auto"/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</w:pPr>
            <w:r w:rsidRPr="00B364C1"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>201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>7</w:t>
            </w:r>
            <w:r w:rsidRPr="00B364C1"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>-0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>5</w:t>
            </w:r>
            <w:r w:rsidRPr="00B364C1">
              <w:rPr>
                <w:rFonts w:ascii="Verdana" w:eastAsia="Times New Roman" w:hAnsi="Verdana" w:cs="Arial"/>
                <w:sz w:val="16"/>
                <w:szCs w:val="16"/>
                <w:lang w:eastAsia="da-DK"/>
              </w:rPr>
              <w:t>-06T08:35:30</w:t>
            </w:r>
          </w:p>
          <w:p w:rsidR="009F2410" w:rsidRPr="00EA3D73" w:rsidRDefault="009F2410" w:rsidP="0086273C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76031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="00760316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pacing w:val="-4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</w:p>
          <w:p w:rsidR="009F2410" w:rsidRPr="00244821" w:rsidRDefault="009F2410" w:rsidP="00DE28B6">
            <w:pPr>
              <w:spacing w:after="0" w:line="240" w:lineRule="auto"/>
              <w:ind w:left="97" w:right="64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15Nu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Te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C63E2C" w:rsidP="00DE28B6">
            <w:pPr>
              <w:spacing w:after="0" w:line="240" w:lineRule="auto"/>
              <w:ind w:right="12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1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1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9F2410" w:rsidRPr="00760316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6F4816" w:rsidRDefault="006F4816" w:rsidP="006F4816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9F2410" w:rsidRPr="00760316" w:rsidRDefault="006F4816" w:rsidP="006F481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760316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760316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7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574806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574806" w:rsidRDefault="009F2410" w:rsidP="0057480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="00574806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57480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574806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57480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57480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574806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574806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574806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574806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574806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574806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574806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574806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574806" w:rsidRDefault="009F2410" w:rsidP="00574806">
            <w:pPr>
              <w:spacing w:after="0" w:line="240" w:lineRule="auto"/>
              <w:ind w:left="97"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="00574806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</w:p>
          <w:p w:rsidR="009F2410" w:rsidRPr="00244821" w:rsidRDefault="009F2410" w:rsidP="0057480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="00574806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877EAD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877EAD" w:rsidRPr="00244821" w:rsidRDefault="00877EAD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877EAD" w:rsidRDefault="006F4816" w:rsidP="000C5E25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 w:cs="Arial"/>
                <w:sz w:val="16"/>
                <w:szCs w:val="16"/>
                <w:lang w:val="en-US"/>
              </w:rPr>
              <w:t>Unique Id of the customer</w:t>
            </w: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92CDDC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92CDDC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2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ide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ini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92CDDC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1161B0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  <w:noWrap/>
            <w:tcMar>
              <w:left w:w="108" w:type="dxa"/>
              <w:right w:w="0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1161B0" w:rsidRPr="00244821" w:rsidRDefault="001161B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shd w:val="clear" w:color="auto" w:fill="B6DDE8"/>
          </w:tcPr>
          <w:p w:rsidR="009F2410" w:rsidRPr="001161B0" w:rsidRDefault="001161B0" w:rsidP="006F481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Must be unique 90 days.</w:t>
            </w:r>
          </w:p>
          <w:p w:rsidR="001161B0" w:rsidRPr="001161B0" w:rsidRDefault="001161B0" w:rsidP="006F481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161B0">
              <w:rPr>
                <w:rFonts w:ascii="Verdana" w:hAnsi="Verdana" w:cs="Arial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9F2410" w:rsidRPr="00C725CA" w:rsidTr="0077066E">
        <w:tc>
          <w:tcPr>
            <w:tcW w:w="815" w:type="dxa"/>
            <w:shd w:val="clear" w:color="auto" w:fill="DAEEF3"/>
          </w:tcPr>
          <w:p w:rsidR="009F2410" w:rsidRPr="001161B0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Default="009F2410" w:rsidP="00DE28B6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1161B0" w:rsidRPr="00244821" w:rsidRDefault="001161B0" w:rsidP="00DE28B6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shd w:val="clear" w:color="auto" w:fill="B6DDE8"/>
          </w:tcPr>
          <w:p w:rsidR="009F2410" w:rsidRPr="009A0F6D" w:rsidRDefault="009F2410" w:rsidP="008624C6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</w:rPr>
            </w:pPr>
            <w:r w:rsidRPr="009A0F6D">
              <w:rPr>
                <w:rFonts w:ascii="Verdana" w:hAnsi="Verdana" w:cs="Arial"/>
                <w:b/>
                <w:sz w:val="16"/>
                <w:szCs w:val="16"/>
              </w:rPr>
              <w:t>(</w:t>
            </w:r>
            <w:r w:rsidR="002568DE" w:rsidRPr="009A0F6D">
              <w:rPr>
                <w:rFonts w:ascii="Verdana" w:hAnsi="Verdana" w:cs="Arial"/>
                <w:b/>
                <w:sz w:val="16"/>
                <w:szCs w:val="16"/>
              </w:rPr>
              <w:t>”</w:t>
            </w:r>
            <w:r w:rsidRPr="009A0F6D">
              <w:rPr>
                <w:rFonts w:ascii="Verdana" w:hAnsi="Verdana" w:cs="Arial"/>
                <w:b/>
                <w:sz w:val="16"/>
                <w:szCs w:val="16"/>
              </w:rPr>
              <w:t>TRF</w:t>
            </w:r>
            <w:r w:rsidR="002568DE" w:rsidRPr="009A0F6D">
              <w:rPr>
                <w:rFonts w:ascii="Verdana" w:hAnsi="Verdana" w:cs="Arial"/>
                <w:b/>
                <w:sz w:val="16"/>
                <w:szCs w:val="16"/>
              </w:rPr>
              <w:t>”</w:t>
            </w:r>
            <w:r w:rsidRPr="009A0F6D">
              <w:rPr>
                <w:rFonts w:ascii="Verdana" w:hAnsi="Verdana" w:cs="Arial"/>
                <w:b/>
                <w:sz w:val="16"/>
                <w:szCs w:val="16"/>
              </w:rPr>
              <w:t>/</w:t>
            </w:r>
            <w:r w:rsidR="002568DE" w:rsidRPr="009A0F6D">
              <w:rPr>
                <w:rFonts w:ascii="Verdana" w:hAnsi="Verdana" w:cs="Arial"/>
                <w:b/>
                <w:sz w:val="16"/>
                <w:szCs w:val="16"/>
              </w:rPr>
              <w:t>”</w:t>
            </w:r>
            <w:r w:rsidRPr="009A0F6D">
              <w:rPr>
                <w:rFonts w:ascii="Verdana" w:hAnsi="Verdana" w:cs="Arial"/>
                <w:b/>
                <w:sz w:val="16"/>
                <w:szCs w:val="16"/>
              </w:rPr>
              <w:t>CHK</w:t>
            </w:r>
            <w:r w:rsidR="002568DE" w:rsidRPr="009A0F6D">
              <w:rPr>
                <w:rFonts w:ascii="Verdana" w:hAnsi="Verdana" w:cs="Arial"/>
                <w:b/>
                <w:sz w:val="16"/>
                <w:szCs w:val="16"/>
              </w:rPr>
              <w:t>”</w:t>
            </w:r>
            <w:r w:rsidRPr="009A0F6D">
              <w:rPr>
                <w:rFonts w:ascii="Verdana" w:hAnsi="Verdana" w:cs="Arial"/>
                <w:b/>
                <w:sz w:val="16"/>
                <w:szCs w:val="16"/>
              </w:rPr>
              <w:t xml:space="preserve">) </w:t>
            </w:r>
          </w:p>
          <w:p w:rsidR="00DF1898" w:rsidRDefault="00DF1898" w:rsidP="008624C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(Transfer/Check)</w:t>
            </w:r>
          </w:p>
          <w:p w:rsidR="00C725CA" w:rsidRPr="002568DE" w:rsidRDefault="00C725CA" w:rsidP="008624C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R2</w:t>
            </w:r>
          </w:p>
          <w:p w:rsidR="00C725CA" w:rsidRDefault="00C725CA" w:rsidP="008624C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</w:t>
            </w:r>
            <w:r w:rsidR="002568DE">
              <w:rPr>
                <w:rFonts w:ascii="Verdana" w:hAnsi="Verdana" w:cs="Arial"/>
                <w:sz w:val="16"/>
                <w:szCs w:val="16"/>
                <w:lang w:val="en-US"/>
              </w:rPr>
              <w:t>“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TRF</w:t>
            </w:r>
            <w:r w:rsidR="002568DE">
              <w:rPr>
                <w:rFonts w:ascii="Verdana" w:hAnsi="Verdana" w:cs="Arial"/>
                <w:sz w:val="16"/>
                <w:szCs w:val="16"/>
                <w:lang w:val="en-US"/>
              </w:rPr>
              <w:t>”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, then 2.</w:t>
            </w:r>
            <w:r w:rsidR="005F08EF">
              <w:rPr>
                <w:rFonts w:ascii="Verdana" w:hAnsi="Verdana" w:cs="Arial"/>
                <w:sz w:val="16"/>
                <w:szCs w:val="16"/>
                <w:lang w:val="en-US"/>
              </w:rPr>
              <w:t>52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="005F08EF" w:rsidRPr="005F08E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Cheque</w:t>
            </w:r>
            <w:r w:rsidR="005F08EF" w:rsidRPr="005F08EF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="005F08EF" w:rsidRPr="005F08E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="005F08EF" w:rsidRPr="005F08EF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="005F08EF" w:rsidRPr="005F08EF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="005F08EF" w:rsidRPr="005F08EF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="005F08EF" w:rsidRPr="005F08EF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="005F08EF" w:rsidRPr="005F08EF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="005F08EF" w:rsidRPr="00C725CA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is not allowed.</w:t>
            </w:r>
          </w:p>
          <w:p w:rsidR="002568DE" w:rsidRDefault="002568DE" w:rsidP="008624C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568DE" w:rsidRDefault="002568DE" w:rsidP="008624C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R7</w:t>
            </w:r>
          </w:p>
          <w:p w:rsidR="002568DE" w:rsidRDefault="002568DE" w:rsidP="008624C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” CHK”, then 2.80 is not allowed</w:t>
            </w:r>
          </w:p>
          <w:p w:rsidR="002568DE" w:rsidRDefault="002568DE" w:rsidP="008624C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568DE" w:rsidRDefault="002568DE" w:rsidP="008624C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R8</w:t>
            </w:r>
          </w:p>
          <w:p w:rsidR="002568DE" w:rsidRDefault="00237017" w:rsidP="002568DE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="002568DE">
              <w:rPr>
                <w:rFonts w:ascii="Verdana" w:hAnsi="Verdana" w:cs="Arial"/>
                <w:sz w:val="16"/>
                <w:szCs w:val="16"/>
                <w:lang w:val="en-US"/>
              </w:rPr>
              <w:t xml:space="preserve">f 2.2 is “CHK” and 2.59 is present </w:t>
            </w:r>
            <w:r w:rsidR="002568DE" w:rsidRPr="002568DE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="002568DE"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="002568DE"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</w:t>
            </w:r>
            <w:r w:rsidR="002568DE"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ua</w:t>
            </w:r>
            <w:r w:rsidR="002568DE" w:rsidRPr="002568DE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="002568DE" w:rsidRPr="002568DE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="002568DE" w:rsidRPr="002568DE">
              <w:rPr>
                <w:rFonts w:ascii="Verdana" w:hAnsi="Verdana" w:cs="Arial"/>
                <w:sz w:val="16"/>
                <w:szCs w:val="16"/>
                <w:lang w:val="en-US"/>
              </w:rPr>
              <w:t>to</w:t>
            </w:r>
            <w:r w:rsidR="002568DE"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M</w:t>
            </w:r>
            <w:r w:rsidR="002568DE"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L</w:t>
            </w:r>
            <w:r w:rsidR="002568DE" w:rsidRPr="002568DE">
              <w:rPr>
                <w:rFonts w:ascii="Verdana" w:hAnsi="Verdana" w:cs="Arial"/>
                <w:sz w:val="16"/>
                <w:szCs w:val="16"/>
                <w:lang w:val="en-US"/>
              </w:rPr>
              <w:t>FA,</w:t>
            </w:r>
            <w:r w:rsidR="002568DE"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="002568DE" w:rsidRPr="002568DE">
              <w:rPr>
                <w:rFonts w:ascii="Verdana" w:hAnsi="Verdana" w:cs="Arial"/>
                <w:sz w:val="16"/>
                <w:szCs w:val="16"/>
                <w:lang w:val="en-US"/>
              </w:rPr>
              <w:t>CR</w:t>
            </w:r>
            <w:r w:rsidR="002568DE"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="002568DE" w:rsidRPr="002568DE">
              <w:rPr>
                <w:rFonts w:ascii="Verdana" w:hAnsi="Verdana" w:cs="Arial"/>
                <w:sz w:val="16"/>
                <w:szCs w:val="16"/>
                <w:lang w:val="en-US"/>
              </w:rPr>
              <w:t>A, RGFA</w:t>
            </w:r>
            <w:r w:rsidR="002568DE"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o</w:t>
            </w:r>
            <w:r w:rsidR="002568DE" w:rsidRPr="002568DE">
              <w:rPr>
                <w:rFonts w:ascii="Verdana" w:hAnsi="Verdana" w:cs="Arial"/>
                <w:sz w:val="16"/>
                <w:szCs w:val="16"/>
                <w:lang w:val="en-US"/>
              </w:rPr>
              <w:t>r PUFA,</w:t>
            </w:r>
            <w:r w:rsidR="002568DE"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="002568DE" w:rsidRPr="002568DE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="002568DE"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h</w:t>
            </w:r>
            <w:r w:rsidR="002568DE"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="002568DE" w:rsidRPr="002568DE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="002568DE">
              <w:rPr>
                <w:rFonts w:ascii="Verdana" w:hAnsi="Verdana" w:cs="Arial"/>
                <w:sz w:val="16"/>
                <w:szCs w:val="16"/>
                <w:lang w:val="en-US"/>
              </w:rPr>
              <w:t xml:space="preserve"> 2.77 must be present</w:t>
            </w:r>
          </w:p>
          <w:p w:rsidR="00237017" w:rsidRDefault="00237017" w:rsidP="002568DE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37017" w:rsidRDefault="00237017" w:rsidP="002568DE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R9</w:t>
            </w:r>
          </w:p>
          <w:p w:rsidR="00237017" w:rsidRDefault="00237017" w:rsidP="00237017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If 2.2 is “CHK” and 2.59 is present and different from 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M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L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FA,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CR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A, RGFA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o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 PUFA,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h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2.77 must not be present</w:t>
            </w:r>
          </w:p>
          <w:p w:rsidR="00237017" w:rsidRDefault="00237017" w:rsidP="00237017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37017" w:rsidRDefault="00237017" w:rsidP="00237017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237017" w:rsidRDefault="00237017" w:rsidP="00237017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TRF and 2.79 is not present, then 2.80 must be present</w:t>
            </w:r>
          </w:p>
          <w:p w:rsidR="00A41FE7" w:rsidRDefault="00A41FE7" w:rsidP="00237017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A41FE7" w:rsidRDefault="00A41FE7" w:rsidP="00237017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R11</w:t>
            </w:r>
          </w:p>
          <w:p w:rsidR="00A41FE7" w:rsidRDefault="00A41FE7" w:rsidP="00237017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“CHK” and 2.58 is not present, then 2.77 is not allowed</w:t>
            </w:r>
          </w:p>
          <w:p w:rsidR="00237017" w:rsidRPr="002568DE" w:rsidRDefault="00237017" w:rsidP="002568DE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568DE" w:rsidRPr="00C725CA" w:rsidRDefault="00237017" w:rsidP="008624C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</w:t>
            </w: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1161B0" w:rsidRPr="00244821" w:rsidRDefault="001161B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B6DDE8"/>
          </w:tcPr>
          <w:p w:rsidR="00C725CA" w:rsidRDefault="00C725C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C725CA" w:rsidRDefault="00C725C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</w:t>
            </w:r>
          </w:p>
          <w:p w:rsidR="009F2410" w:rsidRPr="00C725CA" w:rsidRDefault="00C725CA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If 2.6 is present, then 2.31 is not allowed</w:t>
            </w: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C725CA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C63E2C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143547" w:rsidRPr="00143547" w:rsidRDefault="009F2410" w:rsidP="007A3F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>Default</w:t>
            </w:r>
            <w:r w:rsidR="007A3FCE"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="008624C6"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  <w:p w:rsidR="009F2410" w:rsidRPr="00143547" w:rsidRDefault="009F2410" w:rsidP="007A3F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9A0F6D">
              <w:rPr>
                <w:rFonts w:ascii="Verdana" w:hAnsi="Verdana" w:cs="Arial"/>
                <w:b/>
                <w:sz w:val="16"/>
                <w:szCs w:val="16"/>
                <w:lang w:val="en-US"/>
              </w:rPr>
              <w:t>“NORM”</w:t>
            </w:r>
            <w:r w:rsidR="00143547" w:rsidRPr="00143547">
              <w:rPr>
                <w:rFonts w:ascii="Verdana" w:hAnsi="Verdana" w:cs="Arial"/>
                <w:sz w:val="16"/>
                <w:szCs w:val="16"/>
                <w:lang w:val="en-US"/>
              </w:rPr>
              <w:t xml:space="preserve"> (normal)</w:t>
            </w:r>
          </w:p>
          <w:p w:rsidR="007A3FCE" w:rsidRPr="00143547" w:rsidRDefault="007A3FCE" w:rsidP="007A3F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7A3FCE" w:rsidRDefault="007A3FCE" w:rsidP="007A3FCE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Not used - data is</w:t>
            </w:r>
          </w:p>
          <w:p w:rsidR="007A3FCE" w:rsidRPr="00143547" w:rsidRDefault="007A3FCE" w:rsidP="007A3FCE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0D00D0">
              <w:rPr>
                <w:rFonts w:ascii="Verdana" w:hAnsi="Verdana"/>
                <w:sz w:val="16"/>
                <w:szCs w:val="16"/>
                <w:lang w:val="en-US"/>
              </w:rPr>
              <w:t>accepted and ignored</w:t>
            </w: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2745C" w:rsidRDefault="0012745C" w:rsidP="00DE28B6">
            <w:pPr>
              <w:spacing w:before="2" w:after="0" w:line="182" w:lineRule="exact"/>
              <w:ind w:right="2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C63E2C" w:rsidP="00DE28B6">
            <w:pPr>
              <w:spacing w:before="2" w:after="0" w:line="182" w:lineRule="exact"/>
              <w:ind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6F4816" w:rsidRDefault="006F4816" w:rsidP="009F2410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1" w:after="0" w:line="24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6F4816" w:rsidRDefault="006F4816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39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6" w:after="0" w:line="24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34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7A3FCE" w:rsidRDefault="007A3FCE" w:rsidP="007A3FCE">
            <w:pPr>
              <w:pStyle w:val="Default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9F2410" w:rsidRDefault="009F2410" w:rsidP="007A3FCE">
            <w:pPr>
              <w:spacing w:after="0" w:line="179" w:lineRule="exact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7A3FCE" w:rsidRPr="00244821" w:rsidRDefault="007A3FCE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143547" w:rsidRDefault="009F2410" w:rsidP="00DE28B6">
            <w:pPr>
              <w:spacing w:before="1"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de-DE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de-DE"/>
              </w:rPr>
              <w:t xml:space="preserve">Standard: </w:t>
            </w:r>
          </w:p>
          <w:p w:rsidR="009F2410" w:rsidRPr="00244821" w:rsidRDefault="009F2410" w:rsidP="00DE28B6">
            <w:pPr>
              <w:spacing w:before="1"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</w:pPr>
            <w:r w:rsidRPr="009A0F6D">
              <w:rPr>
                <w:rFonts w:ascii="Verdana" w:hAnsi="Verdana" w:cs="Arial"/>
                <w:b/>
                <w:spacing w:val="-1"/>
                <w:sz w:val="16"/>
                <w:szCs w:val="16"/>
                <w:lang w:val="de-DE"/>
              </w:rPr>
              <w:t>NUR</w:t>
            </w:r>
            <w:r w:rsidRPr="009A0F6D">
              <w:rPr>
                <w:rFonts w:ascii="Verdana" w:hAnsi="Verdana" w:cs="Arial"/>
                <w:b/>
                <w:sz w:val="16"/>
                <w:szCs w:val="16"/>
                <w:lang w:val="de-DE"/>
              </w:rPr>
              <w:t>G</w:t>
            </w:r>
            <w:r w:rsidRPr="009A0F6D">
              <w:rPr>
                <w:rFonts w:ascii="Verdana" w:hAnsi="Verdana" w:cs="Arial"/>
                <w:b/>
                <w:spacing w:val="1"/>
                <w:sz w:val="16"/>
                <w:szCs w:val="16"/>
                <w:lang w:val="de-DE"/>
              </w:rPr>
              <w:t xml:space="preserve"> </w:t>
            </w:r>
            <w:r w:rsidR="00143547"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  <w:t>(Non urgent payment)</w:t>
            </w:r>
          </w:p>
          <w:p w:rsidR="00143547" w:rsidRDefault="009F2410" w:rsidP="00DE28B6">
            <w:pPr>
              <w:spacing w:before="1"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  <w:t xml:space="preserve">Ekspres: </w:t>
            </w:r>
          </w:p>
          <w:p w:rsidR="009F2410" w:rsidRPr="00244821" w:rsidRDefault="009F2410" w:rsidP="00DE28B6">
            <w:pPr>
              <w:spacing w:before="1"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</w:pPr>
            <w:r w:rsidRPr="009A0F6D">
              <w:rPr>
                <w:rFonts w:ascii="Verdana" w:hAnsi="Verdana" w:cs="Arial"/>
                <w:b/>
                <w:spacing w:val="1"/>
                <w:sz w:val="16"/>
                <w:szCs w:val="16"/>
                <w:lang w:val="de-DE"/>
              </w:rPr>
              <w:t>URGP</w:t>
            </w:r>
            <w:r w:rsidR="00143547"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  <w:t xml:space="preserve"> (Urgent payment)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</w:pPr>
            <w:r w:rsidRPr="009A0F6D">
              <w:rPr>
                <w:rFonts w:ascii="Verdana" w:hAnsi="Verdana" w:cs="Arial"/>
                <w:b/>
                <w:spacing w:val="1"/>
                <w:sz w:val="16"/>
                <w:szCs w:val="16"/>
                <w:lang w:val="de-DE"/>
              </w:rPr>
              <w:t>SEPA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  <w:t>: SEPA</w:t>
            </w:r>
          </w:p>
          <w:p w:rsidR="0012745C" w:rsidRDefault="009F2410" w:rsidP="00877EAD">
            <w:pPr>
              <w:spacing w:after="0" w:line="200" w:lineRule="exact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9A0F6D"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  <w:t>URNS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= Urgent Payment Net Settlement</w:t>
            </w:r>
            <w:r w:rsidR="006B110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(Express Clearing)</w:t>
            </w:r>
          </w:p>
          <w:p w:rsidR="005F08EF" w:rsidRDefault="005F08EF" w:rsidP="00877EAD">
            <w:pPr>
              <w:spacing w:after="0" w:line="200" w:lineRule="exact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C5BA3" w:rsidRPr="005F08EF" w:rsidRDefault="009C5BA3" w:rsidP="009C5BA3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5F08EF">
              <w:rPr>
                <w:rFonts w:ascii="Verdana" w:hAnsi="Verdana"/>
                <w:sz w:val="16"/>
                <w:szCs w:val="16"/>
                <w:lang w:val="en-US"/>
              </w:rPr>
              <w:t xml:space="preserve">In absence of this element NURG is default. </w:t>
            </w:r>
          </w:p>
          <w:p w:rsidR="005F08EF" w:rsidRPr="00244821" w:rsidRDefault="005F08EF" w:rsidP="00877EAD">
            <w:pPr>
              <w:spacing w:after="0" w:line="200" w:lineRule="exac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9F2410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179" w:lineRule="exact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89"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89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6F4816" w:rsidRDefault="006F4816" w:rsidP="0024482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5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6F4816" w:rsidRDefault="006F4816" w:rsidP="00DE28B6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5" w:right="58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</w:p>
        </w:tc>
        <w:tc>
          <w:tcPr>
            <w:tcW w:w="2268" w:type="dxa"/>
            <w:tcMar>
              <w:left w:w="28" w:type="dxa"/>
              <w:right w:w="57" w:type="dxa"/>
            </w:tcMar>
          </w:tcPr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37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 </w:t>
            </w:r>
          </w:p>
          <w:p w:rsidR="007A3FCE" w:rsidRDefault="007A3FCE" w:rsidP="007A3FCE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7A3FCE" w:rsidRDefault="007A3FCE" w:rsidP="007A3FCE">
            <w:pPr>
              <w:pStyle w:val="Default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7A3FCE" w:rsidRPr="00244821" w:rsidRDefault="007A3FCE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179" w:lineRule="exact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:</w:t>
            </w:r>
          </w:p>
          <w:p w:rsidR="003B0253" w:rsidRDefault="009F2410" w:rsidP="003B0253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</w:p>
          <w:p w:rsidR="009F2410" w:rsidRDefault="009F2410" w:rsidP="003B0253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ign</w:t>
            </w:r>
            <w:r w:rsidR="003B0253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="003B0253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  <w:p w:rsidR="003B0253" w:rsidRPr="00244821" w:rsidRDefault="003B0253" w:rsidP="003B0253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3B0253" w:rsidRDefault="009F2410" w:rsidP="00DE28B6">
            <w:pPr>
              <w:spacing w:before="1" w:after="0" w:line="240" w:lineRule="auto"/>
              <w:ind w:left="95" w:right="65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</w:p>
          <w:p w:rsidR="003B0253" w:rsidRDefault="003B0253" w:rsidP="00DE28B6">
            <w:pPr>
              <w:spacing w:before="1" w:after="0" w:line="240" w:lineRule="auto"/>
              <w:ind w:left="95" w:right="65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T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="009F2410"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="009F2410"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="009F2410"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au</w:t>
            </w:r>
            <w:r w:rsidR="009F2410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</w:p>
          <w:p w:rsidR="003B0253" w:rsidRDefault="003B0253" w:rsidP="00DE28B6">
            <w:pPr>
              <w:spacing w:before="1" w:after="0" w:line="240" w:lineRule="auto"/>
              <w:ind w:left="95" w:right="651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Default="009F2410" w:rsidP="007A3FCE">
            <w:pPr>
              <w:spacing w:before="1" w:after="0" w:line="240" w:lineRule="auto"/>
              <w:ind w:left="95" w:right="65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="00143547">
              <w:rPr>
                <w:rFonts w:ascii="Verdana" w:hAnsi="Verdana" w:cs="Arial"/>
                <w:sz w:val="16"/>
                <w:szCs w:val="16"/>
                <w:lang w:val="en-US"/>
              </w:rPr>
              <w:t>Clearing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</w:p>
          <w:p w:rsidR="006F4816" w:rsidRPr="00244821" w:rsidRDefault="006F4816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before="7" w:after="0" w:line="11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0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before="3" w:after="0" w:line="220" w:lineRule="exact"/>
              <w:rPr>
                <w:rFonts w:ascii="Verdana" w:hAnsi="Verdana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before="1"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before="1" w:after="0" w:line="240" w:lineRule="auto"/>
              <w:ind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</w:tcPr>
          <w:p w:rsidR="009F2410" w:rsidRPr="00244821" w:rsidRDefault="009F2410" w:rsidP="00DE28B6">
            <w:pPr>
              <w:spacing w:before="11" w:after="0" w:line="26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9F2410" w:rsidRPr="00244821" w:rsidRDefault="009F2410" w:rsidP="00DE28B6">
            <w:pPr>
              <w:spacing w:after="0" w:line="182" w:lineRule="exact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9F2410" w:rsidRDefault="009F2410" w:rsidP="00DE28B6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12745C" w:rsidRPr="00244821" w:rsidRDefault="0012745C" w:rsidP="00DE28B6">
            <w:pPr>
              <w:spacing w:before="1" w:after="0" w:line="239" w:lineRule="auto"/>
              <w:ind w:left="95" w:right="161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before="7" w:after="0" w:line="11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14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7A3FCE" w:rsidRDefault="007A3FCE" w:rsidP="000E5EB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7A3FCE" w:rsidRDefault="007A3FCE" w:rsidP="000E5EB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0E5EB2" w:rsidRDefault="007A3FCE" w:rsidP="000E5EB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="006F4816">
              <w:rPr>
                <w:rFonts w:ascii="Verdana" w:hAnsi="Verdana" w:cs="Arial"/>
                <w:sz w:val="16"/>
                <w:szCs w:val="16"/>
                <w:lang w:val="en-US"/>
              </w:rPr>
              <w:t>lements</w:t>
            </w:r>
            <w:r w:rsidR="000E5EB2"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</w:t>
            </w:r>
          </w:p>
          <w:p w:rsidR="00143547" w:rsidRPr="00DD1FE7" w:rsidRDefault="000E5EB2" w:rsidP="000E5EB2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CORT</w:t>
            </w:r>
          </w:p>
          <w:p w:rsidR="000E5EB2" w:rsidRDefault="00143547" w:rsidP="000E5EB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(Financial payment)</w:t>
            </w:r>
          </w:p>
          <w:p w:rsidR="000E5EB2" w:rsidRPr="00DD1FE7" w:rsidRDefault="000E5EB2" w:rsidP="000E5EB2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INTC</w:t>
            </w:r>
          </w:p>
          <w:p w:rsidR="00143547" w:rsidRDefault="00143547" w:rsidP="000E5EB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(Intra company payment)</w:t>
            </w:r>
          </w:p>
          <w:p w:rsidR="000E5EB2" w:rsidRPr="00DD1FE7" w:rsidRDefault="000E5EB2" w:rsidP="000E5EB2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PENS</w:t>
            </w:r>
          </w:p>
          <w:p w:rsidR="00143547" w:rsidRDefault="00143547" w:rsidP="000E5EB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(Pension payment)</w:t>
            </w:r>
          </w:p>
          <w:p w:rsidR="000E5EB2" w:rsidRPr="00DD1FE7" w:rsidRDefault="000E5EB2" w:rsidP="000E5EB2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SALA</w:t>
            </w:r>
          </w:p>
          <w:p w:rsidR="00143547" w:rsidRDefault="00143547" w:rsidP="000E5EB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(Salary payment)</w:t>
            </w:r>
          </w:p>
          <w:p w:rsidR="000E5EB2" w:rsidRDefault="000E5EB2" w:rsidP="000E5EB2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</w:p>
          <w:p w:rsidR="00143547" w:rsidRPr="00143547" w:rsidRDefault="00143547" w:rsidP="000E5EB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>Supplier payment</w:t>
            </w:r>
          </w:p>
          <w:p w:rsidR="000E5EB2" w:rsidRPr="00DD1FE7" w:rsidRDefault="000E5EB2" w:rsidP="000E5EB2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TREA</w:t>
            </w:r>
          </w:p>
          <w:p w:rsidR="00143547" w:rsidRDefault="00143547" w:rsidP="000E5EB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Financial payment</w:t>
            </w:r>
          </w:p>
          <w:p w:rsidR="000E5EB2" w:rsidRDefault="000E5EB2" w:rsidP="000E5EB2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Default="000E5EB2" w:rsidP="000E5EB2">
            <w:pPr>
              <w:spacing w:after="0" w:line="240" w:lineRule="auto"/>
              <w:ind w:left="95" w:right="-20"/>
              <w:rPr>
                <w:sz w:val="16"/>
                <w:szCs w:val="16"/>
                <w:lang w:val="en-US"/>
              </w:rPr>
            </w:pPr>
            <w:r w:rsidRPr="009A7B53">
              <w:rPr>
                <w:rFonts w:ascii="Verdana" w:hAnsi="Verdana"/>
                <w:sz w:val="16"/>
                <w:szCs w:val="16"/>
                <w:lang w:val="en-US"/>
              </w:rPr>
              <w:t>In absence of this element SUPP is default</w:t>
            </w:r>
            <w:r w:rsidRPr="009A7B53">
              <w:rPr>
                <w:sz w:val="16"/>
                <w:szCs w:val="16"/>
                <w:lang w:val="en-US"/>
              </w:rPr>
              <w:t>.</w:t>
            </w:r>
          </w:p>
          <w:p w:rsidR="0012745C" w:rsidRDefault="0012745C" w:rsidP="000E5EB2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F4816" w:rsidRPr="00244821" w:rsidRDefault="006F4816" w:rsidP="000E5EB2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+Reque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Reqd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IS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12745C" w:rsidRDefault="0012745C" w:rsidP="00DE28B6">
            <w:pPr>
              <w:spacing w:after="0" w:line="240" w:lineRule="auto"/>
              <w:ind w:right="21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21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1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97" w:right="7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genera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12745C" w:rsidRDefault="0012745C" w:rsidP="00DE28B6">
            <w:pPr>
              <w:spacing w:after="0" w:line="240" w:lineRule="auto"/>
              <w:ind w:left="95" w:right="222"/>
              <w:rPr>
                <w:rFonts w:ascii="Verdana" w:hAnsi="Verdana" w:cs="Arial"/>
                <w:sz w:val="16"/>
                <w:szCs w:val="16"/>
              </w:rPr>
            </w:pPr>
          </w:p>
          <w:p w:rsidR="006F4816" w:rsidRPr="00A22653" w:rsidRDefault="007A3FCE" w:rsidP="006F4816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</w:t>
            </w:r>
            <w:r w:rsidR="006F4816" w:rsidRPr="00A61A2C">
              <w:rPr>
                <w:rFonts w:ascii="Verdana" w:hAnsi="Verdana"/>
                <w:sz w:val="16"/>
                <w:szCs w:val="16"/>
                <w:lang w:val="en-US"/>
              </w:rPr>
              <w:t>equested execution date when the payment will</w:t>
            </w:r>
            <w:r w:rsidR="009A0F6D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="006F4816" w:rsidRPr="00A61A2C">
              <w:rPr>
                <w:rFonts w:ascii="Verdana" w:hAnsi="Verdana"/>
                <w:sz w:val="16"/>
                <w:szCs w:val="16"/>
                <w:lang w:val="en-US"/>
              </w:rPr>
              <w:t>be processed</w:t>
            </w:r>
            <w:r w:rsidR="006F4816" w:rsidRPr="00A61A2C">
              <w:rPr>
                <w:sz w:val="16"/>
                <w:szCs w:val="16"/>
                <w:lang w:val="en-US"/>
              </w:rPr>
              <w:t xml:space="preserve">  </w:t>
            </w:r>
          </w:p>
          <w:p w:rsidR="009F2410" w:rsidRPr="009A0F6D" w:rsidRDefault="009F2410" w:rsidP="00DE28B6">
            <w:pPr>
              <w:spacing w:after="0" w:line="240" w:lineRule="auto"/>
              <w:ind w:left="95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9A0F6D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mo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12745C" w:rsidRDefault="0012745C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12745C" w:rsidRPr="00B364C1" w:rsidRDefault="0012745C" w:rsidP="00DE28B6">
            <w:pPr>
              <w:spacing w:after="0" w:line="240" w:lineRule="auto"/>
              <w:ind w:left="97" w:right="-20"/>
              <w:rPr>
                <w:rFonts w:ascii="Verdana" w:hAnsi="Verdana" w:cs="Arial"/>
                <w:b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2745C" w:rsidRDefault="0012745C" w:rsidP="0024482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2745C" w:rsidRDefault="0012745C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2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2745C" w:rsidRDefault="0012745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12745C" w:rsidRDefault="0012745C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12745C" w:rsidRDefault="0012745C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2745C" w:rsidRDefault="0012745C" w:rsidP="0024482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2745C" w:rsidRDefault="0012745C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12745C" w:rsidRDefault="0012745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Pr="00244821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41FE7" w:rsidRDefault="00A41FE7" w:rsidP="00A41FE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AA0139" w:rsidRDefault="00A41FE7" w:rsidP="00A41FE7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Adresses: See </w:t>
            </w:r>
            <w:r w:rsidR="00273B7C">
              <w:rPr>
                <w:rFonts w:ascii="Verdana" w:hAnsi="Verdana" w:cs="Arial"/>
                <w:b/>
                <w:sz w:val="16"/>
                <w:szCs w:val="16"/>
                <w:lang w:val="en-US"/>
              </w:rPr>
              <w:t>f</w:t>
            </w:r>
          </w:p>
          <w:p w:rsidR="009F2410" w:rsidRPr="00244821" w:rsidRDefault="00A41FE7" w:rsidP="00A41FE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“Explanation on format usage” page 4</w:t>
            </w: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12745C" w:rsidRPr="00A41FE7" w:rsidRDefault="0012745C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12745C" w:rsidRDefault="0012745C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12745C" w:rsidRDefault="0012745C" w:rsidP="00244821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12745C" w:rsidRDefault="0012745C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12745C" w:rsidRDefault="0012745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9F2410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  <w:p w:rsidR="0012745C" w:rsidRPr="00244821" w:rsidRDefault="0012745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9F2410" w:rsidRPr="00244821" w:rsidRDefault="009F2410" w:rsidP="00DE28B6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A41FE7" w:rsidRDefault="00A41FE7" w:rsidP="00A41FE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9F2410" w:rsidRPr="00244821" w:rsidRDefault="00A41FE7" w:rsidP="00A41FE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6B6D81" w:rsidP="00DE28B6">
            <w:pPr>
              <w:spacing w:after="0" w:line="240" w:lineRule="auto"/>
              <w:ind w:right="65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C63E2C" w:rsidP="00DE28B6">
            <w:pPr>
              <w:spacing w:after="0" w:line="240" w:lineRule="auto"/>
              <w:ind w:right="15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109" w:right="15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B46323" w:rsidRPr="00244821" w:rsidRDefault="00B46323" w:rsidP="00DE28B6">
            <w:pPr>
              <w:spacing w:after="0" w:line="240" w:lineRule="auto"/>
              <w:ind w:left="109" w:right="153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Default="009F2410" w:rsidP="00DE28B6">
            <w:pPr>
              <w:spacing w:after="0" w:line="240" w:lineRule="auto"/>
              <w:ind w:left="109" w:right="90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6F4816" w:rsidRPr="00244821" w:rsidRDefault="006F4816" w:rsidP="00DE28B6">
            <w:pPr>
              <w:spacing w:after="0" w:line="240" w:lineRule="auto"/>
              <w:ind w:left="109" w:right="90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6F4816" w:rsidRPr="00244821" w:rsidRDefault="006F4816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9F2410" w:rsidRPr="00244821" w:rsidRDefault="009F2410" w:rsidP="00DE28B6">
            <w:pPr>
              <w:spacing w:after="0" w:line="240" w:lineRule="auto"/>
              <w:ind w:left="109" w:right="1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 for IBAN or BBAN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9F2410" w:rsidRDefault="009F2410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A03633" w:rsidRPr="00244821" w:rsidRDefault="00A03633" w:rsidP="00A03633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A03633" w:rsidRPr="00244821" w:rsidRDefault="00A03633" w:rsidP="00DE28B6">
            <w:pPr>
              <w:spacing w:after="0" w:line="240" w:lineRule="auto"/>
              <w:ind w:right="25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2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9F2410" w:rsidRDefault="009F2410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6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“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”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7A3FCE" w:rsidRPr="00244821" w:rsidRDefault="007A3FCE" w:rsidP="00DE28B6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77066E" w:rsidTr="0077066E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A03633" w:rsidRDefault="00A03633" w:rsidP="00A03633">
            <w:pPr>
              <w:spacing w:after="0" w:line="200" w:lineRule="exact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A03633" w:rsidRPr="00244821" w:rsidRDefault="00A03633" w:rsidP="00A03633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9F2410" w:rsidRPr="00244821" w:rsidRDefault="009F2410" w:rsidP="00DE28B6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Default="00277AD7" w:rsidP="003B025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 xml:space="preserve">Reg.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no. + </w:t>
            </w:r>
            <w:r w:rsidR="006F4816" w:rsidRPr="0077066E">
              <w:rPr>
                <w:rFonts w:ascii="Verdana" w:hAnsi="Verdana" w:cs="Arial"/>
                <w:sz w:val="16"/>
                <w:szCs w:val="16"/>
                <w:lang w:val="en-US"/>
              </w:rPr>
              <w:t>Account</w:t>
            </w:r>
            <w:r w:rsidR="007A3FCE" w:rsidRPr="0077066E">
              <w:rPr>
                <w:rFonts w:ascii="Verdana" w:hAnsi="Verdana" w:cs="Arial"/>
                <w:sz w:val="16"/>
                <w:szCs w:val="16"/>
                <w:lang w:val="en-US"/>
              </w:rPr>
              <w:t xml:space="preserve"> no.</w:t>
            </w:r>
          </w:p>
          <w:p w:rsidR="00277AD7" w:rsidRPr="0077066E" w:rsidRDefault="00AB6927" w:rsidP="003B0253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In DK </w:t>
            </w:r>
            <w:r w:rsidR="00277AD7">
              <w:rPr>
                <w:rFonts w:ascii="Verdana" w:hAnsi="Verdana" w:cs="Arial"/>
                <w:sz w:val="16"/>
                <w:szCs w:val="16"/>
                <w:lang w:val="en-US"/>
              </w:rPr>
              <w:t>14 char (4+10)</w:t>
            </w:r>
          </w:p>
        </w:tc>
      </w:tr>
      <w:tr w:rsidR="009F2410" w:rsidRPr="00244821" w:rsidTr="0077066E">
        <w:tc>
          <w:tcPr>
            <w:tcW w:w="815" w:type="dxa"/>
            <w:shd w:val="clear" w:color="auto" w:fill="auto"/>
          </w:tcPr>
          <w:p w:rsidR="009F2410" w:rsidRPr="0077066E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77066E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77066E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>+++++</w:t>
            </w:r>
            <w:r w:rsidRPr="0077066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77066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77066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77066E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77066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77066E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77066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77066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77066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</w:p>
        </w:tc>
        <w:tc>
          <w:tcPr>
            <w:tcW w:w="1843" w:type="dxa"/>
          </w:tcPr>
          <w:p w:rsidR="009F2410" w:rsidRPr="0077066E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>&lt;I</w:t>
            </w:r>
            <w:r w:rsidRPr="0077066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>&gt;</w:t>
            </w:r>
          </w:p>
        </w:tc>
        <w:tc>
          <w:tcPr>
            <w:tcW w:w="709" w:type="dxa"/>
          </w:tcPr>
          <w:p w:rsidR="009F2410" w:rsidRPr="0077066E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7066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[</w:t>
            </w:r>
            <w:r w:rsidRPr="0077066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</w:t>
            </w:r>
            <w:r w:rsidRPr="0077066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..</w:t>
            </w:r>
            <w:r w:rsidRPr="0077066E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1</w:t>
            </w: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>]</w:t>
            </w:r>
          </w:p>
        </w:tc>
        <w:tc>
          <w:tcPr>
            <w:tcW w:w="1843" w:type="dxa"/>
          </w:tcPr>
          <w:p w:rsidR="009F2410" w:rsidRPr="0077066E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77066E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M</w:t>
            </w:r>
            <w:r w:rsidRPr="0077066E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a</w:t>
            </w:r>
            <w:r w:rsidRPr="0077066E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>3</w:t>
            </w:r>
            <w:r w:rsidRPr="0077066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4</w:t>
            </w: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77066E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e</w:t>
            </w:r>
            <w:r w:rsidRPr="0077066E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</w:tc>
        <w:tc>
          <w:tcPr>
            <w:tcW w:w="1701" w:type="dxa"/>
          </w:tcPr>
          <w:p w:rsidR="009F2410" w:rsidRPr="00244821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6F4816" w:rsidRPr="00244821" w:rsidRDefault="006F4816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>+</w:t>
            </w:r>
            <w:r w:rsidRPr="0077066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+</w:t>
            </w: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>+</w:t>
            </w:r>
            <w:r w:rsidRPr="0077066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+</w:t>
            </w:r>
            <w:r w:rsidRPr="0077066E">
              <w:rPr>
                <w:rFonts w:ascii="Verdana" w:hAnsi="Verdana" w:cs="Arial"/>
                <w:sz w:val="16"/>
                <w:szCs w:val="16"/>
                <w:lang w:val="en-US"/>
              </w:rPr>
              <w:t>+</w:t>
            </w:r>
            <w:r w:rsidRPr="0077066E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S</w:t>
            </w:r>
            <w:r w:rsidRPr="0077066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77066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77066E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77066E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9F2410" w:rsidRPr="00244821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  <w:p w:rsidR="006F4816" w:rsidRPr="00244821" w:rsidRDefault="006F4816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auto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9F2410" w:rsidRPr="00244821" w:rsidRDefault="00C63E2C" w:rsidP="00DE28B6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77066E" w:rsidRDefault="0077066E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6F4816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”BBAN”</w:t>
            </w: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9F2410" w:rsidRPr="00244821" w:rsidRDefault="00C63E2C" w:rsidP="00EB016E">
            <w:pPr>
              <w:spacing w:after="0" w:line="240" w:lineRule="auto"/>
              <w:ind w:right="51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Optional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51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674328" w:rsidRDefault="00674328" w:rsidP="00DE28B6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Currency code</w:t>
            </w:r>
          </w:p>
          <w:p w:rsidR="009F2410" w:rsidRPr="00244821" w:rsidRDefault="00674328" w:rsidP="00674328">
            <w:pPr>
              <w:spacing w:after="0" w:line="240" w:lineRule="auto"/>
              <w:ind w:left="95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Debet account</w:t>
            </w: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9F2410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 +</w:t>
            </w:r>
          </w:p>
        </w:tc>
        <w:tc>
          <w:tcPr>
            <w:tcW w:w="569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9F2410" w:rsidRPr="00244821" w:rsidRDefault="009F2410" w:rsidP="00DE28B6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9F2410" w:rsidRPr="00244821" w:rsidTr="0077066E">
        <w:tc>
          <w:tcPr>
            <w:tcW w:w="815" w:type="dxa"/>
            <w:shd w:val="clear" w:color="auto" w:fill="DAEEF3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9F2410" w:rsidRPr="00244821" w:rsidRDefault="009F2410" w:rsidP="00244821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244821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9F2410" w:rsidRPr="00244821" w:rsidRDefault="009F2410" w:rsidP="00DE28B6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9F2410" w:rsidRPr="00244821" w:rsidRDefault="009F2410" w:rsidP="00DE28B6">
            <w:pPr>
              <w:spacing w:after="0" w:line="240" w:lineRule="auto"/>
              <w:ind w:right="4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Required</w:t>
            </w:r>
          </w:p>
        </w:tc>
        <w:tc>
          <w:tcPr>
            <w:tcW w:w="2835" w:type="dxa"/>
            <w:vAlign w:val="center"/>
          </w:tcPr>
          <w:p w:rsidR="009F2410" w:rsidRPr="00244821" w:rsidRDefault="009F2410" w:rsidP="00DE28B6">
            <w:pPr>
              <w:spacing w:after="0" w:line="240" w:lineRule="auto"/>
              <w:ind w:left="97" w:right="4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9F2410" w:rsidRDefault="009F2410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877EAD" w:rsidRPr="00244821" w:rsidRDefault="00877EAD" w:rsidP="00DE28B6">
            <w:pPr>
              <w:spacing w:after="0" w:line="240" w:lineRule="auto"/>
              <w:ind w:left="97" w:right="59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2410" w:rsidRPr="00244821" w:rsidRDefault="009F2410" w:rsidP="00DE28B6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62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6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</w:p>
          <w:p w:rsidR="00277AD7" w:rsidRPr="00244821" w:rsidRDefault="00277AD7" w:rsidP="00277AD7">
            <w:pPr>
              <w:spacing w:after="0" w:line="240" w:lineRule="auto"/>
              <w:ind w:left="97" w:right="20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ier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 +</w:t>
            </w:r>
          </w:p>
        </w:tc>
        <w:tc>
          <w:tcPr>
            <w:tcW w:w="569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ind w:right="173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1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will be used for all 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unless 2.70 on credit 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277AD7" w:rsidRDefault="00277AD7" w:rsidP="00277AD7">
            <w:pPr>
              <w:pStyle w:val="Default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6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277AD7" w:rsidRPr="00244821" w:rsidRDefault="00277AD7" w:rsidP="00277AD7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++++TownName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&lt;TwnNm&gt;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[0..1]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Max35Text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277AD7" w:rsidRPr="00244821" w:rsidRDefault="00277AD7" w:rsidP="00277AD7">
            <w:pPr>
              <w:spacing w:after="0" w:line="240" w:lineRule="auto"/>
              <w:ind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Name of a built-up area, with defined boundaries, and a local government.</w:t>
            </w:r>
          </w:p>
          <w:p w:rsidR="00277AD7" w:rsidRPr="00244821" w:rsidRDefault="00277AD7" w:rsidP="00277AD7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Default="00277AD7" w:rsidP="00277AD7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77AD7" w:rsidRPr="00DD1FE7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  <w:shd w:val="clear" w:color="auto" w:fill="B6DDE8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shd w:val="clear" w:color="auto" w:fill="B6DDE8"/>
          </w:tcPr>
          <w:p w:rsidR="00277AD7" w:rsidRDefault="00277AD7" w:rsidP="00277AD7">
            <w:pPr>
              <w:spacing w:after="0" w:line="240" w:lineRule="auto"/>
              <w:ind w:left="97" w:right="168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R5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Information on this level 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will be used for all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payments on credit 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transaction level,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>unless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51</w:t>
            </w: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 on credit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transaction level has 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A61A2C">
              <w:rPr>
                <w:rFonts w:ascii="Verdana" w:hAnsi="Verdana"/>
                <w:sz w:val="16"/>
                <w:szCs w:val="16"/>
                <w:lang w:val="en-US"/>
              </w:rPr>
              <w:t xml:space="preserve">been used. 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SHAR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(Shared)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DEBT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Debtor)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CRED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Creditor)</w:t>
            </w:r>
          </w:p>
          <w:p w:rsidR="00277AD7" w:rsidRPr="00DD1FE7" w:rsidRDefault="00277AD7" w:rsidP="00277AD7">
            <w:pPr>
              <w:pStyle w:val="Default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SLEV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(Service level)</w:t>
            </w: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DD1FE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="001916D2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shd w:val="clear" w:color="auto" w:fill="B6DDE8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g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ic</w:t>
            </w:r>
          </w:p>
          <w:p w:rsidR="00277AD7" w:rsidRPr="00244821" w:rsidRDefault="00277AD7" w:rsidP="00277AD7">
            <w:pPr>
              <w:spacing w:after="0" w:line="240" w:lineRule="auto"/>
              <w:ind w:left="109" w:right="19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shd w:val="clear" w:color="auto" w:fill="B6DDE8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left="97"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48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48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a</w:t>
            </w:r>
          </w:p>
          <w:p w:rsidR="00277AD7" w:rsidRDefault="00277AD7" w:rsidP="00277AD7">
            <w:pPr>
              <w:spacing w:after="0" w:line="240" w:lineRule="auto"/>
              <w:ind w:left="97" w:right="6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n.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68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ind w:left="97"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50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50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6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is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277AD7" w:rsidRPr="00244821" w:rsidRDefault="00277AD7" w:rsidP="00277AD7">
            <w:pPr>
              <w:spacing w:after="0" w:line="240" w:lineRule="auto"/>
              <w:ind w:left="97" w:right="3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evera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Senders account statement</w:t>
            </w: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DE76DE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-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ToEn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277AD7" w:rsidRDefault="00277AD7" w:rsidP="00277AD7">
            <w:pPr>
              <w:spacing w:after="0" w:line="240" w:lineRule="auto"/>
              <w:ind w:left="97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This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hanged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hroughou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ire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o-en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in.</w:t>
            </w:r>
          </w:p>
          <w:p w:rsidR="00277AD7" w:rsidRPr="00244821" w:rsidRDefault="00277AD7" w:rsidP="00277AD7">
            <w:pPr>
              <w:spacing w:after="0" w:line="240" w:lineRule="auto"/>
              <w:ind w:left="97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</w:rPr>
              <w:t>Unique for 90 days</w:t>
            </w:r>
          </w:p>
          <w:p w:rsidR="00277AD7" w:rsidRPr="00DE76DE" w:rsidRDefault="00277AD7" w:rsidP="00277AD7">
            <w:pPr>
              <w:spacing w:after="0" w:line="240" w:lineRule="auto"/>
              <w:rPr>
                <w:lang w:val="en-US"/>
              </w:rPr>
            </w:pPr>
            <w:r w:rsidRPr="00DE76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Validation of uniqueness will not be performed</w:t>
            </w:r>
          </w:p>
        </w:tc>
      </w:tr>
      <w:tr w:rsidR="00277AD7" w:rsidRPr="0088257F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77AD7" w:rsidRPr="00A22653" w:rsidRDefault="00277AD7" w:rsidP="00277AD7">
            <w:pPr>
              <w:pStyle w:val="Default"/>
              <w:rPr>
                <w:lang w:val="en-US"/>
              </w:rPr>
            </w:pPr>
            <w:r w:rsidRPr="00427C4D">
              <w:rPr>
                <w:rFonts w:ascii="Verdana" w:hAnsi="Verdana"/>
                <w:sz w:val="16"/>
                <w:szCs w:val="16"/>
                <w:lang w:val="en-US"/>
              </w:rPr>
              <w:t xml:space="preserve">Required at either Payment or Transaction Level, but should not be present at both levels. </w:t>
            </w:r>
            <w:r w:rsidRPr="0088257F">
              <w:rPr>
                <w:rFonts w:ascii="Verdana" w:hAnsi="Verdana"/>
                <w:sz w:val="16"/>
                <w:szCs w:val="16"/>
                <w:lang w:val="en-US"/>
              </w:rPr>
              <w:t>Recommended usage is at Payment level.</w:t>
            </w:r>
          </w:p>
        </w:tc>
      </w:tr>
      <w:tr w:rsidR="00277AD7" w:rsidRPr="006F4816" w:rsidTr="0077066E">
        <w:tc>
          <w:tcPr>
            <w:tcW w:w="815" w:type="dxa"/>
          </w:tcPr>
          <w:p w:rsidR="00277AD7" w:rsidRPr="0088257F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277AD7" w:rsidRPr="00244821" w:rsidRDefault="00277AD7" w:rsidP="00277AD7">
            <w:pPr>
              <w:spacing w:after="0" w:line="240" w:lineRule="auto"/>
              <w:ind w:left="97" w:right="2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D411D3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If present then value in tag 2.7 is overruled </w:t>
            </w:r>
          </w:p>
          <w:p w:rsidR="00277AD7" w:rsidRPr="00D411D3" w:rsidRDefault="00277AD7" w:rsidP="00277AD7">
            <w:pPr>
              <w:spacing w:after="0" w:line="240" w:lineRule="auto"/>
              <w:jc w:val="right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A22653" w:rsidRDefault="00277AD7" w:rsidP="00277AD7">
            <w:pPr>
              <w:spacing w:after="0" w:line="240" w:lineRule="auto"/>
              <w:rPr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eLeve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Lv</w:t>
            </w:r>
            <w:r w:rsidRPr="00244821">
              <w:rPr>
                <w:rFonts w:ascii="Verdana" w:hAnsi="Verdana" w:cs="Arial"/>
                <w:sz w:val="16"/>
                <w:szCs w:val="16"/>
              </w:rPr>
              <w:t>l&gt;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2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2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essed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A22653" w:rsidRDefault="00277AD7" w:rsidP="00277AD7">
            <w:pPr>
              <w:spacing w:after="0" w:line="240" w:lineRule="auto"/>
              <w:rPr>
                <w:lang w:val="en-US"/>
              </w:rPr>
            </w:pPr>
          </w:p>
        </w:tc>
      </w:tr>
      <w:tr w:rsidR="00277AD7" w:rsidRPr="006F4816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7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-agree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D411D3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8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277AD7" w:rsidRPr="00384C1C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384C1C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before="1"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de-DE"/>
              </w:rPr>
              <w:t>Standard: NUR</w:t>
            </w:r>
            <w:r w:rsidRPr="00244821">
              <w:rPr>
                <w:rFonts w:ascii="Verdana" w:hAnsi="Verdana" w:cs="Arial"/>
                <w:sz w:val="16"/>
                <w:szCs w:val="16"/>
                <w:lang w:val="de-DE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  <w:t xml:space="preserve"> </w:t>
            </w:r>
          </w:p>
          <w:p w:rsidR="00277AD7" w:rsidRPr="00244821" w:rsidRDefault="00277AD7" w:rsidP="00277AD7">
            <w:pPr>
              <w:spacing w:before="1"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  <w:t>Ekspres: URGP</w:t>
            </w:r>
          </w:p>
          <w:p w:rsidR="00277AD7" w:rsidRPr="00244821" w:rsidRDefault="00277AD7" w:rsidP="00277AD7">
            <w:pPr>
              <w:spacing w:after="0" w:line="200" w:lineRule="exact"/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de-DE"/>
              </w:rPr>
              <w:t>SEPA: SEPA</w:t>
            </w:r>
          </w:p>
          <w:p w:rsidR="00277AD7" w:rsidRDefault="00277AD7" w:rsidP="00277AD7">
            <w:pPr>
              <w:spacing w:after="0" w:line="200" w:lineRule="exact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URNS = Urgent Payment Net Settlement</w:t>
            </w: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(Express Clearing)</w:t>
            </w:r>
          </w:p>
          <w:p w:rsidR="00277AD7" w:rsidRDefault="00277AD7" w:rsidP="00277AD7">
            <w:pPr>
              <w:spacing w:after="0" w:line="240" w:lineRule="auto"/>
              <w:rPr>
                <w:lang w:val="en-US"/>
              </w:rPr>
            </w:pPr>
          </w:p>
          <w:p w:rsidR="00277AD7" w:rsidRPr="005F08EF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5F08EF">
              <w:rPr>
                <w:rFonts w:ascii="Verdana" w:hAnsi="Verdana"/>
                <w:sz w:val="16"/>
                <w:szCs w:val="16"/>
                <w:lang w:val="en-US"/>
              </w:rPr>
              <w:t xml:space="preserve">In absence of this element NURG is default. </w:t>
            </w:r>
          </w:p>
          <w:p w:rsidR="00277AD7" w:rsidRPr="00A22653" w:rsidRDefault="00277AD7" w:rsidP="00277AD7">
            <w:pPr>
              <w:spacing w:after="0" w:line="240" w:lineRule="auto"/>
              <w:rPr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8624C6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  <w:noWrap/>
            <w:tcMar>
              <w:left w:w="0" w:type="dxa"/>
              <w:right w:w="0" w:type="dxa"/>
            </w:tcMar>
          </w:tcPr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 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</w:t>
            </w:r>
          </w:p>
          <w:p w:rsidR="00277AD7" w:rsidRPr="00D411D3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12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277AD7" w:rsidRDefault="00277AD7" w:rsidP="00277AD7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</w:pPr>
          </w:p>
          <w:p w:rsidR="00277AD7" w:rsidRPr="008624C6" w:rsidRDefault="00277AD7" w:rsidP="00277AD7">
            <w:pPr>
              <w:spacing w:before="1" w:after="0" w:line="240" w:lineRule="auto"/>
              <w:ind w:left="95"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8624C6"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  <w:t>I</w:t>
            </w:r>
            <w:r w:rsidRPr="008624C6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N </w:t>
            </w:r>
          </w:p>
          <w:p w:rsidR="00277AD7" w:rsidRDefault="00277AD7" w:rsidP="00277AD7">
            <w:pPr>
              <w:spacing w:before="1"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ign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</w:p>
          <w:p w:rsidR="00277AD7" w:rsidRPr="008624C6" w:rsidRDefault="00277AD7" w:rsidP="00277AD7">
            <w:pPr>
              <w:spacing w:before="1" w:after="0" w:line="240" w:lineRule="auto"/>
              <w:ind w:left="95" w:right="651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8624C6">
              <w:rPr>
                <w:rFonts w:ascii="Verdana" w:hAnsi="Verdana" w:cs="Arial"/>
                <w:b/>
                <w:sz w:val="16"/>
                <w:szCs w:val="16"/>
                <w:lang w:val="en-US"/>
              </w:rPr>
              <w:t>O</w:t>
            </w:r>
            <w:r w:rsidRPr="008624C6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NC</w:t>
            </w:r>
            <w:r w:rsidRPr="008624C6">
              <w:rPr>
                <w:rFonts w:ascii="Verdana" w:hAnsi="Verdana" w:cs="Arial"/>
                <w:b/>
                <w:sz w:val="16"/>
                <w:szCs w:val="16"/>
                <w:lang w:val="en-US"/>
              </w:rPr>
              <w:t xml:space="preserve">L </w:t>
            </w:r>
          </w:p>
          <w:p w:rsidR="00277AD7" w:rsidRDefault="00277AD7" w:rsidP="00277AD7">
            <w:pPr>
              <w:spacing w:before="1" w:after="0" w:line="240" w:lineRule="auto"/>
              <w:ind w:left="95" w:right="65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-d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lt </w:t>
            </w:r>
          </w:p>
          <w:p w:rsidR="00277AD7" w:rsidRDefault="00277AD7" w:rsidP="00277AD7">
            <w:pPr>
              <w:spacing w:before="1" w:after="0" w:line="240" w:lineRule="auto"/>
              <w:ind w:left="95" w:right="65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8624C6">
              <w:rPr>
                <w:rFonts w:ascii="Verdana" w:hAnsi="Verdana" w:cs="Arial"/>
                <w:b/>
                <w:spacing w:val="1"/>
                <w:sz w:val="16"/>
                <w:szCs w:val="16"/>
                <w:lang w:val="en-US"/>
              </w:rPr>
              <w:t>S</w:t>
            </w:r>
            <w:r w:rsidRPr="008624C6">
              <w:rPr>
                <w:rFonts w:ascii="Verdana" w:hAnsi="Verdana" w:cs="Arial"/>
                <w:b/>
                <w:spacing w:val="-1"/>
                <w:sz w:val="16"/>
                <w:szCs w:val="16"/>
                <w:lang w:val="en-US"/>
              </w:rPr>
              <w:t>DC</w:t>
            </w:r>
            <w:r w:rsidRPr="008624C6">
              <w:rPr>
                <w:rFonts w:ascii="Verdana" w:hAnsi="Verdana" w:cs="Arial"/>
                <w:b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</w:p>
          <w:p w:rsidR="00277AD7" w:rsidRPr="008624C6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8624C6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egory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77AD7" w:rsidRDefault="00277AD7" w:rsidP="00277AD7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549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5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igh 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7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This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ind w:left="95" w:right="243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14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384C1C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Elements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: </w:t>
            </w:r>
          </w:p>
          <w:p w:rsidR="00277AD7" w:rsidRPr="00DD1FE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CORT</w:t>
            </w:r>
          </w:p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(Financial payment)</w:t>
            </w:r>
          </w:p>
          <w:p w:rsidR="00277AD7" w:rsidRPr="00DD1FE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INTC</w:t>
            </w:r>
          </w:p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(Intra company payment)</w:t>
            </w:r>
          </w:p>
          <w:p w:rsidR="00277AD7" w:rsidRPr="00DD1FE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PENS</w:t>
            </w:r>
          </w:p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(Pension payment)</w:t>
            </w:r>
          </w:p>
          <w:p w:rsidR="00277AD7" w:rsidRPr="00DD1FE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SALA</w:t>
            </w:r>
          </w:p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(Salary payment)</w:t>
            </w:r>
          </w:p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9A7B53">
              <w:rPr>
                <w:rFonts w:ascii="Verdana" w:hAnsi="Verdana" w:cs="Arial"/>
                <w:b/>
                <w:sz w:val="16"/>
                <w:szCs w:val="16"/>
                <w:lang w:val="en-US"/>
              </w:rPr>
              <w:t>SUPP</w:t>
            </w:r>
          </w:p>
          <w:p w:rsidR="00277AD7" w:rsidRPr="0014354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143547">
              <w:rPr>
                <w:rFonts w:ascii="Verdana" w:hAnsi="Verdana" w:cs="Arial"/>
                <w:sz w:val="16"/>
                <w:szCs w:val="16"/>
                <w:lang w:val="en-US"/>
              </w:rPr>
              <w:t>Supplier payment</w:t>
            </w:r>
          </w:p>
          <w:p w:rsidR="00277AD7" w:rsidRPr="00DD1FE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TREA</w:t>
            </w:r>
          </w:p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Financial payment</w:t>
            </w:r>
          </w:p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ind w:left="95" w:right="-20"/>
              <w:rPr>
                <w:sz w:val="16"/>
                <w:szCs w:val="16"/>
                <w:lang w:val="en-US"/>
              </w:rPr>
            </w:pPr>
            <w:r w:rsidRPr="009A7B53">
              <w:rPr>
                <w:rFonts w:ascii="Verdana" w:hAnsi="Verdana"/>
                <w:sz w:val="16"/>
                <w:szCs w:val="16"/>
                <w:lang w:val="en-US"/>
              </w:rPr>
              <w:t>In absence of this element SUPP is default</w:t>
            </w:r>
            <w:r w:rsidRPr="009A7B53">
              <w:rPr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277AD7" w:rsidRPr="00244821" w:rsidRDefault="00277AD7" w:rsidP="00277AD7">
            <w:pPr>
              <w:spacing w:after="0" w:line="240" w:lineRule="auto"/>
              <w:ind w:left="97" w:right="9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277AD7" w:rsidRPr="005C1D22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C1D22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5C1D22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5C1D22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5C1D22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5C1D22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5C1D22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mo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bet</w:t>
            </w:r>
            <w:r w:rsidRPr="005C1D22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277AD7" w:rsidRPr="005C1D22" w:rsidRDefault="00277AD7" w:rsidP="00277AD7">
            <w:pPr>
              <w:spacing w:after="0" w:line="240" w:lineRule="auto"/>
              <w:ind w:left="97" w:right="10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5C1D22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5C1D22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5C1D22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5C1D22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5C1D22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5C1D22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5C1D22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e in</w:t>
            </w:r>
            <w:r w:rsidRPr="005C1D22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iating</w:t>
            </w:r>
            <w:r w:rsidRPr="005C1D22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5C1D22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5C1D22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5C1D22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5C1D22">
              <w:rPr>
                <w:rFonts w:ascii="Verdana" w:hAnsi="Verdana" w:cs="Arial"/>
                <w:sz w:val="16"/>
                <w:szCs w:val="16"/>
                <w:lang w:val="en-US"/>
              </w:rPr>
              <w:t>Important:</w:t>
            </w:r>
          </w:p>
          <w:p w:rsidR="00277AD7" w:rsidRPr="005C1D22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5C1D22">
              <w:rPr>
                <w:rFonts w:ascii="Verdana" w:hAnsi="Verdana"/>
                <w:sz w:val="16"/>
                <w:szCs w:val="16"/>
              </w:rPr>
              <w:t xml:space="preserve">&lt;InstdAmt Ccy="AAA"&gt; </w:t>
            </w:r>
          </w:p>
          <w:p w:rsidR="00277AD7" w:rsidRPr="005C1D22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qu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va</w:t>
            </w:r>
            <w:r w:rsidRPr="00244821">
              <w:rPr>
                <w:rFonts w:ascii="Verdana" w:hAnsi="Verdana" w:cs="Arial"/>
                <w:sz w:val="16"/>
                <w:szCs w:val="16"/>
              </w:rPr>
              <w:t>le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&lt;Eq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277AD7" w:rsidRPr="00244821" w:rsidRDefault="00277AD7" w:rsidP="00277AD7">
            <w:pPr>
              <w:spacing w:after="0" w:line="240" w:lineRule="auto"/>
              <w:ind w:left="97" w:right="2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into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64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rH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C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u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277AD7" w:rsidRPr="00244821" w:rsidRDefault="00277AD7" w:rsidP="00277AD7">
            <w:pPr>
              <w:spacing w:after="0" w:line="240" w:lineRule="auto"/>
              <w:ind w:left="97" w:right="3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deduc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384C1C">
              <w:rPr>
                <w:rFonts w:ascii="Verdana" w:hAnsi="Verdana" w:cs="Arial"/>
                <w:sz w:val="16"/>
                <w:szCs w:val="16"/>
              </w:rPr>
              <w:t xml:space="preserve">2.45 + 2.46 </w:t>
            </w:r>
            <w:r>
              <w:rPr>
                <w:rFonts w:ascii="Verdana" w:hAnsi="Verdana" w:cs="Arial"/>
                <w:sz w:val="16"/>
                <w:szCs w:val="16"/>
              </w:rPr>
              <w:t>are</w:t>
            </w:r>
            <w:r w:rsidRPr="00384C1C">
              <w:rPr>
                <w:rFonts w:ascii="Verdana" w:hAnsi="Verdana" w:cs="Arial"/>
                <w:sz w:val="16"/>
                <w:szCs w:val="16"/>
              </w:rPr>
              <w:t xml:space="preserve"> used for exchange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</w:rPr>
              <w:t>OfT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126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12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</w:rPr>
            </w:pPr>
          </w:p>
        </w:tc>
      </w:tr>
      <w:tr w:rsidR="00277AD7" w:rsidRPr="00384C1C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Charge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eare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1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harge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R5</w:t>
            </w:r>
          </w:p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 w:cs="Arial"/>
                <w:sz w:val="16"/>
                <w:szCs w:val="16"/>
                <w:lang w:val="en-US"/>
              </w:rPr>
              <w:t>This will overwrite 2.24</w:t>
            </w:r>
          </w:p>
          <w:p w:rsidR="00277AD7" w:rsidRPr="00D411D3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SHAR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(Shared)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DEBT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Debtor)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CRED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(Born by Creditor)</w:t>
            </w:r>
          </w:p>
          <w:p w:rsidR="00277AD7" w:rsidRPr="00384C1C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/>
                <w:b/>
                <w:sz w:val="16"/>
                <w:szCs w:val="16"/>
                <w:lang w:val="en-US"/>
              </w:rPr>
              <w:t>SLEV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(Service level)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2 +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Cheque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Chq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Chequ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heque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+Cheque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Chq</w:t>
            </w:r>
            <w:r w:rsidRPr="00244821">
              <w:rPr>
                <w:rFonts w:ascii="Verdana" w:hAnsi="Verdana" w:cs="Arial"/>
                <w:sz w:val="16"/>
                <w:szCs w:val="16"/>
              </w:rPr>
              <w:t>Tp&gt;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27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Must have code 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DD1FE7">
              <w:rPr>
                <w:rFonts w:ascii="Verdana" w:hAnsi="Verdana" w:cs="Arial"/>
                <w:b/>
                <w:sz w:val="16"/>
                <w:szCs w:val="16"/>
              </w:rPr>
              <w:t>BCHQ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+Cheque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Chq</w:t>
            </w:r>
            <w:r w:rsidRPr="00244821">
              <w:rPr>
                <w:rFonts w:ascii="Verdana" w:hAnsi="Verdana" w:cs="Arial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ordere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hequ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6T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277AD7" w:rsidRPr="00244821" w:rsidRDefault="00277AD7" w:rsidP="00277AD7">
            <w:pPr>
              <w:spacing w:after="0" w:line="240" w:lineRule="auto"/>
              <w:ind w:left="97" w:right="24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noWrap/>
            <w:tcMar>
              <w:left w:w="0" w:type="dxa"/>
              <w:right w:w="0" w:type="dxa"/>
            </w:tcMar>
          </w:tcPr>
          <w:p w:rsidR="00277AD7" w:rsidRPr="00244821" w:rsidRDefault="00277AD7" w:rsidP="00277AD7">
            <w:pPr>
              <w:spacing w:after="0" w:line="240" w:lineRule="auto"/>
              <w:ind w:right="7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Pr="00244821" w:rsidRDefault="00277AD7" w:rsidP="00277AD7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5D2EAE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very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vry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5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8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hequ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’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314053" w:rsidRDefault="00277AD7" w:rsidP="00277AD7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14053">
              <w:rPr>
                <w:rFonts w:ascii="Verdana" w:hAnsi="Verdana" w:cs="Arial"/>
                <w:sz w:val="16"/>
                <w:szCs w:val="16"/>
                <w:lang w:val="en-US"/>
              </w:rPr>
              <w:t>Valid codes:</w:t>
            </w:r>
          </w:p>
          <w:p w:rsidR="00277AD7" w:rsidRPr="00314053" w:rsidRDefault="00277AD7" w:rsidP="00277AD7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MLDB</w:t>
            </w:r>
            <w:r w:rsidRPr="00314053">
              <w:rPr>
                <w:rFonts w:ascii="Verdana" w:hAnsi="Verdana" w:cs="Arial"/>
                <w:sz w:val="16"/>
                <w:szCs w:val="16"/>
                <w:lang w:val="en-US"/>
              </w:rPr>
              <w:t xml:space="preserve"> - Cheque will be sent to debtor</w:t>
            </w:r>
          </w:p>
          <w:p w:rsidR="00277AD7" w:rsidRPr="00314053" w:rsidRDefault="00277AD7" w:rsidP="00277AD7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MLCD</w:t>
            </w:r>
            <w:r w:rsidRPr="00314053">
              <w:rPr>
                <w:rFonts w:ascii="Verdana" w:hAnsi="Verdana" w:cs="Arial"/>
                <w:sz w:val="16"/>
                <w:szCs w:val="16"/>
                <w:lang w:val="en-US"/>
              </w:rPr>
              <w:t xml:space="preserve"> - Cheque will be sent to creditor</w:t>
            </w:r>
          </w:p>
          <w:p w:rsidR="00277AD7" w:rsidRPr="00314053" w:rsidRDefault="00277AD7" w:rsidP="00277AD7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DD1FE7">
              <w:rPr>
                <w:rFonts w:ascii="Verdana" w:hAnsi="Verdana" w:cs="Arial"/>
                <w:b/>
                <w:sz w:val="16"/>
                <w:szCs w:val="16"/>
                <w:lang w:val="en-US"/>
              </w:rPr>
              <w:t>PUDB</w:t>
            </w:r>
            <w:r w:rsidRPr="00314053">
              <w:rPr>
                <w:rFonts w:ascii="Verdana" w:hAnsi="Verdana" w:cs="Arial"/>
                <w:sz w:val="16"/>
                <w:szCs w:val="16"/>
                <w:lang w:val="en-US"/>
              </w:rPr>
              <w:t xml:space="preserve"> - : Cheque can be</w:t>
            </w:r>
          </w:p>
          <w:p w:rsidR="00277AD7" w:rsidRPr="00314053" w:rsidRDefault="00277AD7" w:rsidP="00277AD7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314053">
              <w:rPr>
                <w:rFonts w:ascii="Verdana" w:hAnsi="Verdana" w:cs="Arial"/>
                <w:sz w:val="16"/>
                <w:szCs w:val="16"/>
                <w:lang w:val="en-US"/>
              </w:rPr>
              <w:t xml:space="preserve">collected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in a bank</w:t>
            </w:r>
          </w:p>
          <w:p w:rsidR="00277AD7" w:rsidRPr="00244821" w:rsidRDefault="00277AD7" w:rsidP="00277AD7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6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vr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’s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hou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heque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rPr>
          <w:trHeight w:val="483"/>
        </w:trPr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6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6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onent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68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6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277AD7" w:rsidRDefault="00277AD7" w:rsidP="00277AD7">
            <w:pPr>
              <w:spacing w:after="0" w:line="240" w:lineRule="auto"/>
              <w:ind w:left="97" w:right="24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  <w:p w:rsidR="00277AD7" w:rsidRPr="00244821" w:rsidRDefault="00277AD7" w:rsidP="00277AD7">
            <w:pPr>
              <w:spacing w:after="0" w:line="240" w:lineRule="auto"/>
              <w:ind w:left="97" w:right="24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77AD7" w:rsidRPr="00244821" w:rsidRDefault="00277AD7" w:rsidP="00277AD7">
            <w:pPr>
              <w:spacing w:after="0" w:line="240" w:lineRule="auto"/>
              <w:ind w:right="782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78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Default="00277AD7" w:rsidP="00277AD7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6F4816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176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r.</w:t>
            </w:r>
          </w:p>
          <w:p w:rsidR="00277AD7" w:rsidRPr="00244821" w:rsidRDefault="00277AD7" w:rsidP="00277AD7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R6</w:t>
            </w:r>
          </w:p>
          <w:p w:rsidR="00277AD7" w:rsidRPr="00D411D3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>If present then value in tag 2.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23</w:t>
            </w:r>
            <w:r w:rsidRPr="00D411D3">
              <w:rPr>
                <w:rFonts w:ascii="Verdana" w:hAnsi="Verdana"/>
                <w:sz w:val="16"/>
                <w:szCs w:val="16"/>
                <w:lang w:val="en-US"/>
              </w:rPr>
              <w:t xml:space="preserve"> is overruled 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</w:p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115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11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its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Default="00277AD7" w:rsidP="00277AD7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7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7 +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ial</w:t>
            </w:r>
          </w:p>
          <w:p w:rsidR="00277AD7" w:rsidRPr="00244821" w:rsidRDefault="00277AD7" w:rsidP="00277AD7">
            <w:pPr>
              <w:spacing w:after="0" w:line="240" w:lineRule="auto"/>
              <w:ind w:left="97" w:right="429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29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R8</w:t>
            </w:r>
          </w:p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2.77 must be present if 2.2 is “CHK” and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2.59 is present and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q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ua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568DE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to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M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L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FA,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CR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A, RGFA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o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r PUFA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R9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2.77 must not be 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present if 2.2 is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 “CHK” and 2.59 is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present and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different from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M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L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FA,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CR</w:t>
            </w:r>
            <w:r w:rsidRPr="002568DE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>A, RGFA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568DE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568DE">
              <w:rPr>
                <w:rFonts w:ascii="Verdana" w:hAnsi="Verdana" w:cs="Arial"/>
                <w:sz w:val="16"/>
                <w:szCs w:val="16"/>
                <w:lang w:val="en-US"/>
              </w:rPr>
              <w:t xml:space="preserve">r PUFA 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R11</w:t>
            </w:r>
          </w:p>
          <w:p w:rsidR="00277AD7" w:rsidRDefault="00277AD7" w:rsidP="00277AD7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2.77 is not allowed iIf 2.2 is “CHK” and 2.58 is not present.</w:t>
            </w:r>
          </w:p>
          <w:p w:rsidR="00277AD7" w:rsidRPr="002568DE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ind w:left="153"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Fin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ia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&lt;FinI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Default="00277AD7" w:rsidP="00277AD7">
            <w:pPr>
              <w:spacing w:after="0" w:line="240" w:lineRule="auto"/>
              <w:ind w:left="97" w:right="47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ogn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47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BIC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.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</w:p>
          <w:p w:rsidR="00277AD7" w:rsidRDefault="00277AD7" w:rsidP="00277AD7">
            <w:pPr>
              <w:spacing w:after="0" w:line="240" w:lineRule="auto"/>
              <w:ind w:left="97" w:right="18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936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2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5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185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highlight w:val="yellow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9 +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is</w:t>
            </w:r>
          </w:p>
          <w:p w:rsidR="00277AD7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ddr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s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m&gt;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horough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gN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dgNb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54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109" w:right="5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109" w:right="54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16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grou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/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277AD7" w:rsidRDefault="00277AD7" w:rsidP="00277AD7">
            <w:pPr>
              <w:spacing w:after="0" w:line="240" w:lineRule="auto"/>
              <w:ind w:left="109" w:right="23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is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il.</w:t>
            </w:r>
          </w:p>
          <w:p w:rsidR="00277AD7" w:rsidRPr="00244821" w:rsidRDefault="00277AD7" w:rsidP="00277AD7">
            <w:pPr>
              <w:spacing w:after="0" w:line="240" w:lineRule="auto"/>
              <w:ind w:left="109" w:right="237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To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77AD7" w:rsidRPr="00244821" w:rsidRDefault="00277AD7" w:rsidP="00277AD7">
            <w:pPr>
              <w:spacing w:after="0" w:line="240" w:lineRule="auto"/>
              <w:ind w:right="77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109" w:right="77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p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area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boundar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gover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109" w:right="77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&lt;Ad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rL</w:t>
            </w:r>
            <w:r w:rsidRPr="00244821">
              <w:rPr>
                <w:rFonts w:ascii="Verdana" w:hAnsi="Verdana" w:cs="Arial"/>
                <w:sz w:val="16"/>
                <w:szCs w:val="16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7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70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</w:p>
          <w:p w:rsidR="00277AD7" w:rsidRPr="00244821" w:rsidRDefault="00277AD7" w:rsidP="00277AD7">
            <w:pPr>
              <w:spacing w:after="0" w:line="240" w:lineRule="auto"/>
              <w:ind w:left="109" w:right="6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addres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Important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Adresses: See “Explanation on format usage” page 4</w:t>
            </w: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277AD7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277AD7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organ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109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0 +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h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h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167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R7</w:t>
            </w:r>
          </w:p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2.80 is present, then “CHK” in 2.2 is not allowed</w:t>
            </w:r>
          </w:p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R10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2.80 must be present</w:t>
            </w:r>
          </w:p>
          <w:p w:rsidR="00277AD7" w:rsidRDefault="00277AD7" w:rsidP="00277AD7">
            <w:pPr>
              <w:spacing w:after="0" w:line="240" w:lineRule="auto"/>
              <w:ind w:right="434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If 2.2 is “TRF” and 2.79 is not present.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277AD7" w:rsidRDefault="00277AD7" w:rsidP="00277AD7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266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ier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)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</w:p>
          <w:p w:rsidR="00277AD7" w:rsidRPr="00244821" w:rsidRDefault="00277AD7" w:rsidP="00277AD7">
            <w:pPr>
              <w:spacing w:after="0" w:line="240" w:lineRule="auto"/>
              <w:ind w:left="97" w:right="9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lly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 Fu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andar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1361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6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k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ing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lat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-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k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(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N)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"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199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7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-10-01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Ot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ind w:right="381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277AD7" w:rsidRPr="00244821" w:rsidRDefault="00277AD7" w:rsidP="00277AD7">
            <w:pPr>
              <w:spacing w:after="0" w:line="240" w:lineRule="auto"/>
              <w:ind w:right="38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38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C725CA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4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 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C725CA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Account no.</w:t>
            </w:r>
          </w:p>
          <w:p w:rsidR="00277AD7" w:rsidRPr="00C725CA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Easy</w:t>
            </w:r>
            <w:r>
              <w:rPr>
                <w:rFonts w:ascii="Verdana" w:hAnsi="Verdana" w:cs="Arial"/>
                <w:sz w:val="16"/>
                <w:szCs w:val="16"/>
                <w:lang w:val="en-US"/>
              </w:rPr>
              <w:t xml:space="preserve"> </w:t>
            </w: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account:</w:t>
            </w:r>
          </w:p>
          <w:p w:rsidR="00277AD7" w:rsidRPr="00C725CA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 w:cs="Arial"/>
                <w:sz w:val="16"/>
                <w:szCs w:val="16"/>
                <w:lang w:val="en-US"/>
              </w:rPr>
              <w:t>CPR, CVR, P or SE-nr.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C725CA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C725CA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</w:rPr>
              <w:t>me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{</w:t>
            </w:r>
            <w:r w:rsidRPr="00244821">
              <w:rPr>
                <w:rFonts w:ascii="Verdana" w:hAnsi="Verdana" w:cs="Arial"/>
                <w:sz w:val="16"/>
                <w:szCs w:val="16"/>
              </w:rPr>
              <w:t>Or</w:t>
            </w: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277AD7" w:rsidRPr="00244821" w:rsidRDefault="00277AD7" w:rsidP="00277AD7">
            <w:pPr>
              <w:spacing w:after="0" w:line="240" w:lineRule="auto"/>
              <w:ind w:right="157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157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 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BBAN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32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me,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 </w:t>
            </w:r>
          </w:p>
          <w:p w:rsidR="00277AD7" w:rsidRPr="00244821" w:rsidRDefault="00277AD7" w:rsidP="00277AD7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OCR, </w:t>
            </w:r>
          </w:p>
          <w:p w:rsidR="00277AD7" w:rsidRPr="00244821" w:rsidRDefault="00277AD7" w:rsidP="00277AD7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NKC, </w:t>
            </w:r>
          </w:p>
          <w:p w:rsidR="00277AD7" w:rsidRPr="00244821" w:rsidRDefault="00277AD7" w:rsidP="00277AD7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NKP, </w:t>
            </w:r>
          </w:p>
          <w:p w:rsidR="00277AD7" w:rsidRPr="00244821" w:rsidRDefault="00277AD7" w:rsidP="00277AD7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NKR, </w:t>
            </w:r>
          </w:p>
          <w:p w:rsidR="00277AD7" w:rsidRPr="00244821" w:rsidRDefault="00277AD7" w:rsidP="00277AD7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NKS, </w:t>
            </w:r>
          </w:p>
          <w:p w:rsidR="00277AD7" w:rsidRPr="00244821" w:rsidRDefault="00277AD7" w:rsidP="00277AD7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NKV</w:t>
            </w:r>
          </w:p>
          <w:p w:rsidR="00277AD7" w:rsidRPr="00244821" w:rsidRDefault="00277AD7" w:rsidP="00277AD7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BD=OCR, </w:t>
            </w:r>
          </w:p>
          <w:p w:rsidR="00277AD7" w:rsidRPr="00244821" w:rsidRDefault="00277AD7" w:rsidP="00277AD7">
            <w:pPr>
              <w:spacing w:after="0" w:line="240" w:lineRule="auto"/>
              <w:ind w:left="95" w:right="103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BEC= </w:t>
            </w: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, NKC,NKP</w:t>
            </w:r>
          </w:p>
          <w:p w:rsidR="00277AD7" w:rsidRPr="00244821" w:rsidRDefault="00277AD7" w:rsidP="00277AD7">
            <w:pPr>
              <w:spacing w:after="0" w:line="240" w:lineRule="auto"/>
              <w:ind w:left="95" w:right="103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SDC=OCR</w:t>
            </w:r>
          </w:p>
        </w:tc>
      </w:tr>
      <w:tr w:rsidR="00277AD7" w:rsidRPr="00244821" w:rsidTr="0077066E">
        <w:tc>
          <w:tcPr>
            <w:tcW w:w="815" w:type="dxa"/>
          </w:tcPr>
          <w:p w:rsidR="00277AD7" w:rsidRPr="00BB185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2.85 </w:t>
            </w:r>
          </w:p>
        </w:tc>
        <w:tc>
          <w:tcPr>
            <w:tcW w:w="569" w:type="dxa"/>
          </w:tcPr>
          <w:p w:rsidR="00277AD7" w:rsidRPr="00BB185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BB185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+++InstructionForDebtorAgent </w:t>
            </w:r>
          </w:p>
        </w:tc>
        <w:tc>
          <w:tcPr>
            <w:tcW w:w="1843" w:type="dxa"/>
          </w:tcPr>
          <w:p w:rsidR="00277AD7" w:rsidRPr="00BB185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&lt;InstrForDbtrAgt&gt; </w:t>
            </w:r>
          </w:p>
        </w:tc>
        <w:tc>
          <w:tcPr>
            <w:tcW w:w="709" w:type="dxa"/>
          </w:tcPr>
          <w:p w:rsidR="00277AD7" w:rsidRPr="00BB185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[0..1] </w:t>
            </w:r>
          </w:p>
        </w:tc>
        <w:tc>
          <w:tcPr>
            <w:tcW w:w="1843" w:type="dxa"/>
          </w:tcPr>
          <w:p w:rsidR="00277AD7" w:rsidRPr="00BB185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BB1857">
              <w:rPr>
                <w:rFonts w:ascii="Verdana" w:hAnsi="Verdana"/>
                <w:sz w:val="16"/>
                <w:szCs w:val="16"/>
              </w:rPr>
              <w:t xml:space="preserve">Max140Text </w:t>
            </w:r>
          </w:p>
        </w:tc>
        <w:tc>
          <w:tcPr>
            <w:tcW w:w="1701" w:type="dxa"/>
          </w:tcPr>
          <w:p w:rsidR="00277AD7" w:rsidRPr="00BB185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277AD7" w:rsidRPr="00BB185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BB1857">
              <w:rPr>
                <w:rFonts w:ascii="Verdana" w:hAnsi="Verdana"/>
                <w:sz w:val="16"/>
                <w:szCs w:val="16"/>
                <w:lang w:val="en-US"/>
              </w:rPr>
              <w:t xml:space="preserve">Further information related to the processing of the payment instruction that may need to be acted upon by the debtor agent, depending on agreement between debtor and the debtor agent. </w:t>
            </w:r>
          </w:p>
        </w:tc>
        <w:tc>
          <w:tcPr>
            <w:tcW w:w="2268" w:type="dxa"/>
          </w:tcPr>
          <w:p w:rsidR="00277AD7" w:rsidRPr="00BB185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Used for transfercodes</w:t>
            </w:r>
          </w:p>
        </w:tc>
      </w:tr>
      <w:tr w:rsidR="00277AD7" w:rsidRPr="00B46323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536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Cho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</w:p>
          <w:p w:rsidR="00277AD7" w:rsidRDefault="00277AD7" w:rsidP="00277AD7">
            <w:pPr>
              <w:spacing w:after="0" w:line="240" w:lineRule="auto"/>
              <w:ind w:left="97" w:right="55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 a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mer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ial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agree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deb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555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B46323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B46323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B46323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B46323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2</w:t>
            </w:r>
            <w:r w:rsidRPr="00B46323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</w:t>
            </w:r>
            <w:r w:rsidRPr="00B46323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8</w:t>
            </w:r>
            <w:r w:rsidRPr="00B46323">
              <w:rPr>
                <w:rFonts w:ascii="Verdana" w:hAnsi="Verdana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569" w:type="dxa"/>
          </w:tcPr>
          <w:p w:rsidR="00277AD7" w:rsidRPr="00B46323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B46323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B46323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{</w:t>
            </w:r>
            <w:r w:rsidRPr="00B46323">
              <w:rPr>
                <w:rFonts w:ascii="Verdana" w:hAnsi="Verdana" w:cs="Arial"/>
                <w:sz w:val="16"/>
                <w:szCs w:val="16"/>
                <w:lang w:val="en-US"/>
              </w:rPr>
              <w:t>Or</w:t>
            </w:r>
          </w:p>
        </w:tc>
        <w:tc>
          <w:tcPr>
            <w:tcW w:w="3827" w:type="dxa"/>
          </w:tcPr>
          <w:p w:rsidR="00277AD7" w:rsidRPr="00B46323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B46323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B46323">
              <w:rPr>
                <w:rFonts w:ascii="Verdana" w:hAnsi="Verdana" w:cs="Arial"/>
                <w:sz w:val="16"/>
                <w:szCs w:val="16"/>
                <w:lang w:val="en-US"/>
              </w:rPr>
              <w:t>+</w:t>
            </w:r>
            <w:r w:rsidRPr="00B46323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+</w:t>
            </w:r>
            <w:r w:rsidRPr="00B46323">
              <w:rPr>
                <w:rFonts w:ascii="Verdana" w:hAnsi="Verdana" w:cs="Arial"/>
                <w:sz w:val="16"/>
                <w:szCs w:val="16"/>
                <w:lang w:val="en-US"/>
              </w:rPr>
              <w:t>+</w:t>
            </w:r>
            <w:r w:rsidRPr="00B46323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+Cod</w:t>
            </w:r>
            <w:r w:rsidRPr="00B46323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</w:tc>
        <w:tc>
          <w:tcPr>
            <w:tcW w:w="1843" w:type="dxa"/>
          </w:tcPr>
          <w:p w:rsidR="00277AD7" w:rsidRPr="00B46323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B46323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B46323">
              <w:rPr>
                <w:rFonts w:ascii="Verdana" w:hAnsi="Verdana" w:cs="Arial"/>
                <w:sz w:val="16"/>
                <w:szCs w:val="16"/>
                <w:lang w:val="en-US"/>
              </w:rPr>
              <w:t>&lt;</w:t>
            </w:r>
            <w:r w:rsidRPr="00B46323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Cd</w:t>
            </w:r>
            <w:r w:rsidRPr="00B46323">
              <w:rPr>
                <w:rFonts w:ascii="Verdana" w:hAnsi="Verdana" w:cs="Arial"/>
                <w:sz w:val="16"/>
                <w:szCs w:val="16"/>
                <w:lang w:val="en-US"/>
              </w:rPr>
              <w:t>&gt;</w:t>
            </w:r>
          </w:p>
        </w:tc>
        <w:tc>
          <w:tcPr>
            <w:tcW w:w="709" w:type="dxa"/>
          </w:tcPr>
          <w:p w:rsidR="00277AD7" w:rsidRPr="00B46323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B46323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B46323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[</w:t>
            </w:r>
            <w:r w:rsidRPr="00B46323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1</w:t>
            </w:r>
            <w:r w:rsidRPr="00B46323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..</w:t>
            </w:r>
            <w:r w:rsidRPr="00B46323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1</w:t>
            </w:r>
            <w:r w:rsidRPr="00B46323">
              <w:rPr>
                <w:rFonts w:ascii="Verdana" w:hAnsi="Verdana" w:cs="Arial"/>
                <w:sz w:val="16"/>
                <w:szCs w:val="16"/>
                <w:lang w:val="en-US"/>
              </w:rPr>
              <w:t>]</w:t>
            </w:r>
          </w:p>
        </w:tc>
        <w:tc>
          <w:tcPr>
            <w:tcW w:w="1843" w:type="dxa"/>
          </w:tcPr>
          <w:p w:rsidR="00277AD7" w:rsidRPr="00B46323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B46323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E</w:t>
            </w:r>
            <w:r w:rsidRPr="00B46323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B46323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B46323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B46323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B46323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B46323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urpo</w:t>
            </w:r>
            <w:r w:rsidRPr="00B46323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B46323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277AD7" w:rsidRPr="00B46323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B46323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</w:t>
            </w:r>
            <w:r w:rsidRPr="00B46323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</w:p>
          <w:p w:rsidR="00277AD7" w:rsidRPr="00244821" w:rsidRDefault="00277AD7" w:rsidP="00277AD7">
            <w:pPr>
              <w:spacing w:after="0" w:line="240" w:lineRule="auto"/>
              <w:ind w:left="97" w:right="584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x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erna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l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8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}</w:t>
            </w: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00" w:lineRule="exact"/>
              <w:rPr>
                <w:rFonts w:ascii="Verdana" w:hAnsi="Verdana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Required</w:t>
            </w: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purpo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8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</w:rPr>
              <w:t>ion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left="97"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122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122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ie,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ili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t is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,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le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9</w:t>
            </w:r>
            <w:r w:rsidRPr="00244821">
              <w:rPr>
                <w:rFonts w:ascii="Verdana" w:hAnsi="Verdana" w:cs="Arial"/>
                <w:sz w:val="16"/>
                <w:szCs w:val="16"/>
              </w:rPr>
              <w:t>9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140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left="97"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ind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123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123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</w:p>
          <w:p w:rsidR="00277AD7" w:rsidRDefault="00277AD7" w:rsidP="00277AD7">
            <w:pPr>
              <w:spacing w:after="0" w:line="240" w:lineRule="auto"/>
              <w:ind w:left="97" w:right="22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n</w:t>
            </w:r>
          </w:p>
          <w:p w:rsidR="00277AD7" w:rsidRPr="00244821" w:rsidRDefault="00277AD7" w:rsidP="00277AD7">
            <w:pPr>
              <w:spacing w:after="0" w:line="240" w:lineRule="auto"/>
              <w:ind w:left="97" w:right="221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ruc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5 lines each 35 char</w:t>
            </w: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</w:rPr>
              <w:t>d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upp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</w:p>
          <w:p w:rsidR="00277AD7" w:rsidRDefault="00277AD7" w:rsidP="00277AD7">
            <w:pPr>
              <w:spacing w:after="0" w:line="240" w:lineRule="auto"/>
              <w:ind w:left="97" w:right="129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h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ms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int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eg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,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ial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in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oun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'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vab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s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st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in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a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ru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129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12745C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erredDo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rdDo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ind w:left="97" w:right="565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565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12745C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referre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d</w:t>
            </w:r>
          </w:p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C56B96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++++++++Pr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&lt;Prt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</w:tcPr>
          <w:p w:rsidR="00277AD7" w:rsidRDefault="00277AD7" w:rsidP="00277AD7">
            <w:pPr>
              <w:spacing w:after="0" w:line="240" w:lineRule="auto"/>
              <w:ind w:left="97" w:right="45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</w:p>
          <w:p w:rsidR="00277AD7" w:rsidRDefault="00277AD7" w:rsidP="00277AD7">
            <w:pPr>
              <w:spacing w:after="0" w:line="240" w:lineRule="auto"/>
              <w:ind w:left="97" w:right="450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y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45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9B0330" w:rsidRDefault="00277AD7" w:rsidP="00277AD7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DEBI 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(Debtors Id of the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Payment)</w:t>
            </w:r>
          </w:p>
          <w:p w:rsidR="00277AD7" w:rsidRPr="009B0330" w:rsidRDefault="00277AD7" w:rsidP="00277AD7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PRIM 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sz w:val="16"/>
                <w:szCs w:val="16"/>
                <w:lang w:val="en-US"/>
              </w:rPr>
              <w:t>(PrimaryReference)</w:t>
            </w:r>
          </w:p>
          <w:p w:rsidR="00277AD7" w:rsidRPr="009B0330" w:rsidRDefault="00277AD7" w:rsidP="00277AD7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9B0330">
              <w:rPr>
                <w:rFonts w:ascii="Verdana" w:hAnsi="Verdana"/>
                <w:b/>
                <w:sz w:val="16"/>
                <w:szCs w:val="16"/>
                <w:lang w:val="en-US"/>
              </w:rPr>
              <w:t xml:space="preserve">CRED 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(Creditors Id of debtor)</w:t>
            </w:r>
          </w:p>
          <w:p w:rsidR="00277AD7" w:rsidRPr="00C725CA" w:rsidRDefault="00277AD7" w:rsidP="00277AD7">
            <w:pPr>
              <w:pStyle w:val="Default"/>
              <w:rPr>
                <w:rFonts w:ascii="Verdana" w:hAnsi="Verdana"/>
                <w:b/>
                <w:sz w:val="16"/>
                <w:szCs w:val="16"/>
                <w:lang w:val="en-US"/>
              </w:rPr>
            </w:pPr>
            <w:r w:rsidRPr="00C725CA">
              <w:rPr>
                <w:rFonts w:ascii="Verdana" w:hAnsi="Verdana"/>
                <w:b/>
                <w:sz w:val="16"/>
                <w:szCs w:val="16"/>
                <w:lang w:val="en-US"/>
              </w:rPr>
              <w:t>EPNU</w:t>
            </w:r>
          </w:p>
          <w:p w:rsidR="00277AD7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(Employee number)</w:t>
            </w:r>
          </w:p>
          <w:p w:rsidR="00277AD7" w:rsidRPr="009B0330" w:rsidRDefault="00277AD7" w:rsidP="00277AD7">
            <w:pPr>
              <w:pStyle w:val="Default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(EPNU only Bankdata)</w:t>
            </w:r>
          </w:p>
          <w:p w:rsidR="00277AD7" w:rsidRPr="00C56B96" w:rsidRDefault="00277AD7" w:rsidP="00277AD7">
            <w:pPr>
              <w:spacing w:after="0" w:line="240" w:lineRule="auto"/>
              <w:ind w:left="95" w:right="872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10</w:t>
            </w:r>
            <w:r w:rsidRPr="00244821">
              <w:rPr>
                <w:rFonts w:ascii="Verdana" w:hAnsi="Verdana" w:cs="Arial"/>
                <w:sz w:val="16"/>
                <w:szCs w:val="16"/>
              </w:rPr>
              <w:t>7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Nb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s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erre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b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0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>n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pacing w:val="1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inf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ion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</w:p>
          <w:p w:rsidR="00277AD7" w:rsidRPr="00244821" w:rsidRDefault="00277AD7" w:rsidP="00277AD7">
            <w:pPr>
              <w:spacing w:after="0" w:line="240" w:lineRule="auto"/>
              <w:ind w:left="97" w:right="438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o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w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 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l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ing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do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ent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+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rov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id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ropr</w:t>
            </w:r>
            <w:r w:rsidRPr="00244821">
              <w:rPr>
                <w:rFonts w:ascii="Verdana" w:hAnsi="Verdana" w:cs="Arial"/>
                <w:sz w:val="16"/>
                <w:szCs w:val="16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</w:rPr>
              <w:t>y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P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ry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ponen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131"/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131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propr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iet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ar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to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Cd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-1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Code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d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r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277AD7" w:rsidRPr="00DD1FE7" w:rsidRDefault="00277AD7" w:rsidP="00277AD7">
            <w:pPr>
              <w:spacing w:after="0" w:line="240" w:lineRule="auto"/>
              <w:ind w:left="95" w:right="-20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”</w:t>
            </w:r>
            <w:r w:rsidRPr="00DD1FE7">
              <w:rPr>
                <w:rFonts w:ascii="Verdana" w:hAnsi="Verdana" w:cs="Arial"/>
                <w:b/>
                <w:sz w:val="16"/>
                <w:szCs w:val="16"/>
              </w:rPr>
              <w:t>SCOR</w:t>
            </w:r>
            <w:r>
              <w:rPr>
                <w:rFonts w:ascii="Verdana" w:hAnsi="Verdana" w:cs="Arial"/>
                <w:b/>
                <w:sz w:val="16"/>
                <w:szCs w:val="16"/>
              </w:rPr>
              <w:t>”</w:t>
            </w: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ss</w:t>
            </w:r>
            <w:r w:rsidRPr="00244821">
              <w:rPr>
                <w:rFonts w:ascii="Verdana" w:hAnsi="Verdana" w:cs="Arial"/>
                <w:sz w:val="16"/>
                <w:szCs w:val="16"/>
              </w:rPr>
              <w:t>u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</w:rPr>
              <w:t>r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uer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den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ion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f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it</w:t>
            </w: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 xml:space="preserve">e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ype</w:t>
            </w:r>
            <w:r w:rsidRPr="00244821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277AD7" w:rsidRPr="00244821" w:rsidRDefault="00277AD7" w:rsidP="00277AD7">
            <w:pPr>
              <w:spacing w:after="0" w:line="240" w:lineRule="auto"/>
              <w:ind w:left="95" w:right="-20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277AD7" w:rsidRPr="00244821" w:rsidTr="0077066E">
        <w:tc>
          <w:tcPr>
            <w:tcW w:w="815" w:type="dxa"/>
            <w:shd w:val="clear" w:color="auto" w:fill="DAEEF3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2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12</w:t>
            </w:r>
            <w:r w:rsidRPr="00244821">
              <w:rPr>
                <w:rFonts w:ascii="Verdana" w:hAnsi="Verdana" w:cs="Arial"/>
                <w:sz w:val="16"/>
                <w:szCs w:val="16"/>
              </w:rPr>
              <w:t>6</w:t>
            </w:r>
          </w:p>
        </w:tc>
        <w:tc>
          <w:tcPr>
            <w:tcW w:w="56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3827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++++++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eren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c</w:t>
            </w:r>
            <w:r w:rsidRPr="00244821">
              <w:rPr>
                <w:rFonts w:ascii="Verdana" w:hAnsi="Verdana" w:cs="Arial"/>
                <w:sz w:val="16"/>
                <w:szCs w:val="16"/>
              </w:rPr>
              <w:t>e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&lt;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f</w:t>
            </w:r>
            <w:r w:rsidRPr="00244821">
              <w:rPr>
                <w:rFonts w:ascii="Verdana" w:hAnsi="Verdana" w:cs="Arial"/>
                <w:sz w:val="16"/>
                <w:szCs w:val="16"/>
              </w:rPr>
              <w:t>&gt;</w:t>
            </w:r>
          </w:p>
        </w:tc>
        <w:tc>
          <w:tcPr>
            <w:tcW w:w="709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[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0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</w:rPr>
              <w:t>..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</w:rPr>
              <w:t>1</w:t>
            </w:r>
            <w:r w:rsidRPr="00244821">
              <w:rPr>
                <w:rFonts w:ascii="Verdana" w:hAnsi="Verdana" w:cs="Arial"/>
                <w:sz w:val="16"/>
                <w:szCs w:val="16"/>
              </w:rPr>
              <w:t>]</w:t>
            </w:r>
          </w:p>
        </w:tc>
        <w:tc>
          <w:tcPr>
            <w:tcW w:w="1843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left="97"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pacing w:val="-2"/>
                <w:sz w:val="16"/>
                <w:szCs w:val="16"/>
              </w:rPr>
              <w:t>M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</w:rPr>
              <w:t>35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  <w:r w:rsidRPr="00244821">
              <w:rPr>
                <w:rFonts w:ascii="Verdana" w:hAnsi="Verdana" w:cs="Arial"/>
                <w:spacing w:val="2"/>
                <w:sz w:val="16"/>
                <w:szCs w:val="16"/>
              </w:rPr>
              <w:t>e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</w:rPr>
              <w:t>x</w:t>
            </w:r>
            <w:r w:rsidRPr="00244821">
              <w:rPr>
                <w:rFonts w:ascii="Verdana" w:hAnsi="Verdana" w:cs="Arial"/>
                <w:sz w:val="16"/>
                <w:szCs w:val="16"/>
              </w:rPr>
              <w:t>t</w:t>
            </w:r>
          </w:p>
        </w:tc>
        <w:tc>
          <w:tcPr>
            <w:tcW w:w="1701" w:type="dxa"/>
          </w:tcPr>
          <w:p w:rsidR="00277AD7" w:rsidRPr="00244821" w:rsidRDefault="00277AD7" w:rsidP="00277AD7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n-US"/>
              </w:rPr>
            </w:pPr>
            <w:r>
              <w:rPr>
                <w:rFonts w:ascii="Verdana" w:hAnsi="Verdana" w:cs="Arial"/>
                <w:sz w:val="16"/>
                <w:szCs w:val="16"/>
                <w:lang w:val="en-US"/>
              </w:rPr>
              <w:t>Optional</w:t>
            </w:r>
          </w:p>
        </w:tc>
        <w:tc>
          <w:tcPr>
            <w:tcW w:w="2835" w:type="dxa"/>
            <w:vAlign w:val="center"/>
          </w:tcPr>
          <w:p w:rsidR="00277AD7" w:rsidRPr="00244821" w:rsidRDefault="00277AD7" w:rsidP="00277AD7">
            <w:pPr>
              <w:spacing w:after="0" w:line="240" w:lineRule="auto"/>
              <w:ind w:left="97" w:right="176"/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iq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un</w:t>
            </w:r>
            <w:r w:rsidRPr="00244821">
              <w:rPr>
                <w:rFonts w:ascii="Verdana" w:hAnsi="Verdana" w:cs="Arial"/>
                <w:spacing w:val="-3"/>
                <w:sz w:val="16"/>
                <w:szCs w:val="16"/>
                <w:lang w:val="en-US"/>
              </w:rPr>
              <w:t>a</w:t>
            </w:r>
            <w:r w:rsidRPr="00244821">
              <w:rPr>
                <w:rFonts w:ascii="Verdana" w:hAnsi="Verdana" w:cs="Arial"/>
                <w:spacing w:val="3"/>
                <w:sz w:val="16"/>
                <w:szCs w:val="16"/>
                <w:lang w:val="en-US"/>
              </w:rPr>
              <w:t>m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uou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s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erenc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as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ig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d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b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y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c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red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r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re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f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e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r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o</w:t>
            </w:r>
            <w:r w:rsidRPr="00244821">
              <w:rPr>
                <w:rFonts w:ascii="Verdana" w:hAnsi="Verdana" w:cs="Arial"/>
                <w:spacing w:val="-2"/>
                <w:sz w:val="16"/>
                <w:szCs w:val="16"/>
                <w:lang w:val="en-US"/>
              </w:rPr>
              <w:t xml:space="preserve">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h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e 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pa</w:t>
            </w:r>
            <w:r w:rsidRPr="00244821">
              <w:rPr>
                <w:rFonts w:ascii="Verdana" w:hAnsi="Verdana" w:cs="Arial"/>
                <w:spacing w:val="-4"/>
                <w:sz w:val="16"/>
                <w:szCs w:val="16"/>
                <w:lang w:val="en-US"/>
              </w:rPr>
              <w:t>y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me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 xml:space="preserve">t 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ran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s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ac</w:t>
            </w:r>
            <w:r w:rsidRPr="00244821">
              <w:rPr>
                <w:rFonts w:ascii="Verdana" w:hAnsi="Verdana" w:cs="Arial"/>
                <w:spacing w:val="1"/>
                <w:sz w:val="16"/>
                <w:szCs w:val="16"/>
                <w:lang w:val="en-US"/>
              </w:rPr>
              <w:t>t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io</w:t>
            </w:r>
            <w:r w:rsidRPr="00244821">
              <w:rPr>
                <w:rFonts w:ascii="Verdana" w:hAnsi="Verdana" w:cs="Arial"/>
                <w:spacing w:val="-1"/>
                <w:sz w:val="16"/>
                <w:szCs w:val="16"/>
                <w:lang w:val="en-US"/>
              </w:rPr>
              <w:t>n</w:t>
            </w:r>
            <w:r w:rsidRPr="00244821">
              <w:rPr>
                <w:rFonts w:ascii="Verdana" w:hAnsi="Verdana" w:cs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2268" w:type="dxa"/>
          </w:tcPr>
          <w:p w:rsidR="00277AD7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 xml:space="preserve">OCR ref </w:t>
            </w:r>
            <w:r>
              <w:rPr>
                <w:rFonts w:ascii="Verdana" w:hAnsi="Verdana" w:cs="Arial"/>
                <w:sz w:val="16"/>
                <w:szCs w:val="16"/>
              </w:rPr>
              <w:t>ex.:</w:t>
            </w: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</w:p>
          <w:p w:rsidR="00277AD7" w:rsidRPr="00244821" w:rsidRDefault="00277AD7" w:rsidP="00277AD7">
            <w:pPr>
              <w:spacing w:after="0" w:line="240" w:lineRule="auto"/>
              <w:ind w:right="-20"/>
              <w:rPr>
                <w:rFonts w:ascii="Verdana" w:hAnsi="Verdana" w:cs="Arial"/>
                <w:sz w:val="16"/>
                <w:szCs w:val="16"/>
              </w:rPr>
            </w:pPr>
            <w:r w:rsidRPr="00244821">
              <w:rPr>
                <w:rFonts w:ascii="Verdana" w:hAnsi="Verdana" w:cs="Arial"/>
                <w:sz w:val="16"/>
                <w:szCs w:val="16"/>
              </w:rPr>
              <w:t>71/123154654678</w:t>
            </w:r>
          </w:p>
        </w:tc>
      </w:tr>
    </w:tbl>
    <w:p w:rsidR="009F2410" w:rsidRPr="00244821" w:rsidRDefault="009F2410">
      <w:pPr>
        <w:rPr>
          <w:rFonts w:ascii="Verdana" w:hAnsi="Verdana"/>
          <w:sz w:val="16"/>
          <w:szCs w:val="16"/>
        </w:rPr>
      </w:pPr>
    </w:p>
    <w:sectPr w:rsidR="009F2410" w:rsidRPr="00244821" w:rsidSect="009F2410">
      <w:headerReference w:type="default" r:id="rId9"/>
      <w:footerReference w:type="default" r:id="rId10"/>
      <w:pgSz w:w="16838" w:h="11906" w:orient="landscape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3CA" w:rsidRDefault="00AE13CA" w:rsidP="00A7053D">
      <w:pPr>
        <w:spacing w:after="0" w:line="240" w:lineRule="auto"/>
      </w:pPr>
      <w:r>
        <w:separator/>
      </w:r>
    </w:p>
  </w:endnote>
  <w:endnote w:type="continuationSeparator" w:id="0">
    <w:p w:rsidR="00AE13CA" w:rsidRDefault="00AE13CA" w:rsidP="00A70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1B0" w:rsidRDefault="001161B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4EBB">
      <w:rPr>
        <w:noProof/>
      </w:rPr>
      <w:t>2</w:t>
    </w:r>
    <w:r>
      <w:fldChar w:fldCharType="end"/>
    </w:r>
  </w:p>
  <w:p w:rsidR="001161B0" w:rsidRDefault="001161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3CA" w:rsidRDefault="00AE13CA" w:rsidP="00A7053D">
      <w:pPr>
        <w:spacing w:after="0" w:line="240" w:lineRule="auto"/>
      </w:pPr>
      <w:r>
        <w:separator/>
      </w:r>
    </w:p>
  </w:footnote>
  <w:footnote w:type="continuationSeparator" w:id="0">
    <w:p w:rsidR="00AE13CA" w:rsidRDefault="00AE13CA" w:rsidP="00A70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4C6" w:rsidRPr="00B46323" w:rsidRDefault="000F4EBB">
    <w:pPr>
      <w:pStyle w:val="Header"/>
      <w:rPr>
        <w:lang w:val="en-US"/>
      </w:rPr>
    </w:pPr>
    <w:r>
      <w:rPr>
        <w:noProof/>
        <w:lang w:eastAsia="da-DK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79375</wp:posOffset>
          </wp:positionH>
          <wp:positionV relativeFrom="paragraph">
            <wp:posOffset>-146685</wp:posOffset>
          </wp:positionV>
          <wp:extent cx="1214755" cy="363220"/>
          <wp:effectExtent l="0" t="0" r="0" b="0"/>
          <wp:wrapNone/>
          <wp:docPr id="1" name="Bille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4755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24C6">
      <w:rPr>
        <w:lang w:val="en-US"/>
      </w:rPr>
      <w:tab/>
      <w:t xml:space="preserve">                                                                              </w:t>
    </w:r>
    <w:r w:rsidR="00BC027F">
      <w:rPr>
        <w:lang w:val="en-US"/>
      </w:rPr>
      <w:t xml:space="preserve">                                                                                                                                 </w:t>
    </w:r>
    <w:r w:rsidR="008624C6" w:rsidRPr="00B46323">
      <w:rPr>
        <w:rFonts w:ascii="Verdana" w:hAnsi="Verdana" w:cs="Arial"/>
        <w:lang w:val="en-US"/>
      </w:rPr>
      <w:t xml:space="preserve">Common Global Implementation (CGI) </w:t>
    </w:r>
    <w:r w:rsidR="008624C6" w:rsidRPr="00B46323">
      <w:rPr>
        <w:rFonts w:ascii="Verdana" w:hAnsi="Verdana" w:cs="Arial"/>
        <w:lang w:val="en-US"/>
      </w:rPr>
      <w:cr/>
    </w:r>
    <w:r w:rsidR="008624C6">
      <w:rPr>
        <w:lang w:val="en-US"/>
      </w:rPr>
      <w:t xml:space="preserve">                                                                                 </w:t>
    </w:r>
    <w:r w:rsidR="008624C6">
      <w:rPr>
        <w:lang w:val="en-US"/>
      </w:rPr>
      <w:tab/>
    </w:r>
    <w:r w:rsidR="008624C6">
      <w:rPr>
        <w:lang w:val="en-US"/>
      </w:rPr>
      <w:tab/>
      <w:t xml:space="preserve">                                                                                                              </w:t>
    </w:r>
    <w:r w:rsidR="008624C6" w:rsidRPr="00B46323">
      <w:rPr>
        <w:rFonts w:ascii="Verdana" w:hAnsi="Verdana" w:cs="Arial"/>
        <w:lang w:val="en-US"/>
      </w:rPr>
      <w:t xml:space="preserve">Customer </w:t>
    </w:r>
    <w:r w:rsidR="008624C6">
      <w:rPr>
        <w:rFonts w:ascii="Verdana" w:hAnsi="Verdana" w:cs="Arial"/>
        <w:lang w:val="en-US"/>
      </w:rPr>
      <w:t>Credit Transfer initiation Pain 001.001.03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61827"/>
    <w:multiLevelType w:val="hybridMultilevel"/>
    <w:tmpl w:val="14E2AA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23B72"/>
    <w:multiLevelType w:val="hybridMultilevel"/>
    <w:tmpl w:val="99C6AEC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410"/>
    <w:rsid w:val="000178CD"/>
    <w:rsid w:val="00053C7A"/>
    <w:rsid w:val="00070B70"/>
    <w:rsid w:val="000C5E25"/>
    <w:rsid w:val="000E4875"/>
    <w:rsid w:val="000E5EB2"/>
    <w:rsid w:val="000F1BF1"/>
    <w:rsid w:val="000F4EBB"/>
    <w:rsid w:val="00105639"/>
    <w:rsid w:val="001161B0"/>
    <w:rsid w:val="0012745C"/>
    <w:rsid w:val="00143547"/>
    <w:rsid w:val="001916D2"/>
    <w:rsid w:val="001B484B"/>
    <w:rsid w:val="001F0B17"/>
    <w:rsid w:val="00226BA0"/>
    <w:rsid w:val="00237017"/>
    <w:rsid w:val="00244821"/>
    <w:rsid w:val="0024779D"/>
    <w:rsid w:val="002568DE"/>
    <w:rsid w:val="00263EEA"/>
    <w:rsid w:val="00273B7C"/>
    <w:rsid w:val="00277AD7"/>
    <w:rsid w:val="002A3F06"/>
    <w:rsid w:val="002A5397"/>
    <w:rsid w:val="00314053"/>
    <w:rsid w:val="00384C1C"/>
    <w:rsid w:val="00397A3C"/>
    <w:rsid w:val="003B0253"/>
    <w:rsid w:val="003F5147"/>
    <w:rsid w:val="00430495"/>
    <w:rsid w:val="00447649"/>
    <w:rsid w:val="00481A40"/>
    <w:rsid w:val="00484A56"/>
    <w:rsid w:val="005073D9"/>
    <w:rsid w:val="005305DD"/>
    <w:rsid w:val="00552C37"/>
    <w:rsid w:val="00574806"/>
    <w:rsid w:val="00582CCB"/>
    <w:rsid w:val="005A47AD"/>
    <w:rsid w:val="005A4F44"/>
    <w:rsid w:val="005C1D22"/>
    <w:rsid w:val="005D2EAE"/>
    <w:rsid w:val="005F08EF"/>
    <w:rsid w:val="005F44F6"/>
    <w:rsid w:val="00604844"/>
    <w:rsid w:val="00637F52"/>
    <w:rsid w:val="00654795"/>
    <w:rsid w:val="00654E10"/>
    <w:rsid w:val="00655FB5"/>
    <w:rsid w:val="00674328"/>
    <w:rsid w:val="00694387"/>
    <w:rsid w:val="006A3BF2"/>
    <w:rsid w:val="006B1102"/>
    <w:rsid w:val="006B6D81"/>
    <w:rsid w:val="006F4816"/>
    <w:rsid w:val="00706181"/>
    <w:rsid w:val="0076021A"/>
    <w:rsid w:val="00760316"/>
    <w:rsid w:val="0077066E"/>
    <w:rsid w:val="007A3FCE"/>
    <w:rsid w:val="007F3C19"/>
    <w:rsid w:val="00822186"/>
    <w:rsid w:val="008624C6"/>
    <w:rsid w:val="0086273C"/>
    <w:rsid w:val="00862A87"/>
    <w:rsid w:val="00866760"/>
    <w:rsid w:val="00877EAD"/>
    <w:rsid w:val="0088257F"/>
    <w:rsid w:val="008852B4"/>
    <w:rsid w:val="00910FE4"/>
    <w:rsid w:val="00924A0C"/>
    <w:rsid w:val="00932A5E"/>
    <w:rsid w:val="00957424"/>
    <w:rsid w:val="009A0F6D"/>
    <w:rsid w:val="009A482A"/>
    <w:rsid w:val="009C5BA3"/>
    <w:rsid w:val="009C64A4"/>
    <w:rsid w:val="009C7FB9"/>
    <w:rsid w:val="009E309C"/>
    <w:rsid w:val="009E52D0"/>
    <w:rsid w:val="009F2410"/>
    <w:rsid w:val="00A00840"/>
    <w:rsid w:val="00A03633"/>
    <w:rsid w:val="00A41FE7"/>
    <w:rsid w:val="00A7053D"/>
    <w:rsid w:val="00A72627"/>
    <w:rsid w:val="00AA0139"/>
    <w:rsid w:val="00AB6927"/>
    <w:rsid w:val="00AB7417"/>
    <w:rsid w:val="00AE13CA"/>
    <w:rsid w:val="00AE42BA"/>
    <w:rsid w:val="00B11F9D"/>
    <w:rsid w:val="00B17DDB"/>
    <w:rsid w:val="00B364C1"/>
    <w:rsid w:val="00B46323"/>
    <w:rsid w:val="00B70B95"/>
    <w:rsid w:val="00BA6E9C"/>
    <w:rsid w:val="00BB6BF2"/>
    <w:rsid w:val="00BC027F"/>
    <w:rsid w:val="00BC5E14"/>
    <w:rsid w:val="00C02718"/>
    <w:rsid w:val="00C343C2"/>
    <w:rsid w:val="00C56B96"/>
    <w:rsid w:val="00C63E2C"/>
    <w:rsid w:val="00C72341"/>
    <w:rsid w:val="00C725CA"/>
    <w:rsid w:val="00CE4073"/>
    <w:rsid w:val="00CF5018"/>
    <w:rsid w:val="00D07F4C"/>
    <w:rsid w:val="00D1338D"/>
    <w:rsid w:val="00D25F4A"/>
    <w:rsid w:val="00D30BA5"/>
    <w:rsid w:val="00D56DE5"/>
    <w:rsid w:val="00D949CB"/>
    <w:rsid w:val="00DA1C6D"/>
    <w:rsid w:val="00DD1FE7"/>
    <w:rsid w:val="00DE28B6"/>
    <w:rsid w:val="00DE76DE"/>
    <w:rsid w:val="00DF1898"/>
    <w:rsid w:val="00E1495C"/>
    <w:rsid w:val="00E22A13"/>
    <w:rsid w:val="00E25EFB"/>
    <w:rsid w:val="00E41A95"/>
    <w:rsid w:val="00E50DBD"/>
    <w:rsid w:val="00EA3D73"/>
    <w:rsid w:val="00EB016E"/>
    <w:rsid w:val="00ED6EDE"/>
    <w:rsid w:val="00F024DB"/>
    <w:rsid w:val="00F03760"/>
    <w:rsid w:val="00F16070"/>
    <w:rsid w:val="00F31526"/>
    <w:rsid w:val="00F56B47"/>
    <w:rsid w:val="00F67BE8"/>
    <w:rsid w:val="00FA66D5"/>
    <w:rsid w:val="00FB5695"/>
    <w:rsid w:val="00FE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9FE20E81-2370-474C-B4FA-F8B5CA46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a-DK" w:eastAsia="da-D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41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F2410"/>
    <w:pPr>
      <w:keepNext/>
      <w:spacing w:before="280" w:after="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2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241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9F241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241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9F2410"/>
    <w:rPr>
      <w:rFonts w:ascii="Calibri" w:eastAsia="Calibri" w:hAnsi="Calibri" w:cs="Times New Roman"/>
    </w:rPr>
  </w:style>
  <w:style w:type="character" w:customStyle="1" w:styleId="Heading1Char">
    <w:name w:val="Heading 1 Char"/>
    <w:link w:val="Heading1"/>
    <w:rsid w:val="009F2410"/>
    <w:rPr>
      <w:rFonts w:ascii="Times New Roman" w:eastAsia="Times New Roman" w:hAnsi="Times New Roman" w:cs="Arial"/>
      <w:b/>
      <w:bCs/>
      <w:kern w:val="32"/>
      <w:sz w:val="28"/>
      <w:szCs w:val="3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4F44"/>
    <w:pPr>
      <w:keepLines/>
      <w:spacing w:before="480" w:line="276" w:lineRule="auto"/>
      <w:outlineLvl w:val="9"/>
    </w:pPr>
    <w:rPr>
      <w:rFonts w:ascii="Cambria" w:hAnsi="Cambria" w:cs="Times New Roman"/>
      <w:color w:val="365F91"/>
      <w:kern w:val="0"/>
      <w:szCs w:val="28"/>
      <w:lang w:val="da-DK"/>
    </w:rPr>
  </w:style>
  <w:style w:type="paragraph" w:styleId="TOC1">
    <w:name w:val="toc 1"/>
    <w:basedOn w:val="Normal"/>
    <w:next w:val="Normal"/>
    <w:autoRedefine/>
    <w:uiPriority w:val="39"/>
    <w:rsid w:val="005A4F44"/>
    <w:pPr>
      <w:spacing w:after="100" w:line="240" w:lineRule="auto"/>
    </w:pPr>
    <w:rPr>
      <w:rFonts w:ascii="Times New Roman" w:eastAsia="Times New Roman" w:hAnsi="Times New Roman"/>
      <w:szCs w:val="20"/>
      <w:lang w:val="en-US"/>
    </w:rPr>
  </w:style>
  <w:style w:type="character" w:styleId="Hyperlink">
    <w:name w:val="Hyperlink"/>
    <w:uiPriority w:val="99"/>
    <w:unhideWhenUsed/>
    <w:rsid w:val="005A4F44"/>
    <w:rPr>
      <w:color w:val="0000FF"/>
      <w:u w:val="single"/>
    </w:rPr>
  </w:style>
  <w:style w:type="paragraph" w:customStyle="1" w:styleId="Default">
    <w:name w:val="Default"/>
    <w:rsid w:val="00DA1C6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3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03633"/>
    <w:rPr>
      <w:rFonts w:ascii="Segoe UI" w:hAnsi="Segoe UI" w:cs="Segoe UI"/>
      <w:sz w:val="18"/>
      <w:szCs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41A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a-DK"/>
    </w:rPr>
  </w:style>
  <w:style w:type="character" w:customStyle="1" w:styleId="HTMLPreformattedChar">
    <w:name w:val="HTML Preformatted Char"/>
    <w:link w:val="HTMLPreformatted"/>
    <w:uiPriority w:val="99"/>
    <w:semiHidden/>
    <w:rsid w:val="00E41A95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6B6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D8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B6D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D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6D81"/>
    <w:rPr>
      <w:b/>
      <w:bCs/>
      <w:lang w:eastAsia="en-US"/>
    </w:rPr>
  </w:style>
  <w:style w:type="paragraph" w:styleId="Revision">
    <w:name w:val="Revision"/>
    <w:hidden/>
    <w:uiPriority w:val="99"/>
    <w:semiHidden/>
    <w:rsid w:val="006B6D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o20022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34D96-18AF-43CE-9AA7-D72A3EB6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3CBA802.dotm</Template>
  <TotalTime>0</TotalTime>
  <Pages>4</Pages>
  <Words>4591</Words>
  <Characters>28007</Characters>
  <Application>Microsoft Office Word</Application>
  <DocSecurity>0</DocSecurity>
  <Lines>233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Bankdata</Company>
  <LinksUpToDate>false</LinksUpToDate>
  <CharactersWithSpaces>32533</CharactersWithSpaces>
  <SharedDoc>false</SharedDoc>
  <HLinks>
    <vt:vector size="36" baseType="variant">
      <vt:variant>
        <vt:i4>6029339</vt:i4>
      </vt:variant>
      <vt:variant>
        <vt:i4>33</vt:i4>
      </vt:variant>
      <vt:variant>
        <vt:i4>0</vt:i4>
      </vt:variant>
      <vt:variant>
        <vt:i4>5</vt:i4>
      </vt:variant>
      <vt:variant>
        <vt:lpwstr>http://www.iso20022.org/</vt:lpwstr>
      </vt:variant>
      <vt:variant>
        <vt:lpwstr/>
      </vt:variant>
      <vt:variant>
        <vt:i4>1376307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_Toc482605594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_Toc482605593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_Toc482605592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_Toc482605591</vt:lpwstr>
      </vt:variant>
      <vt:variant>
        <vt:i4>1376307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_Toc482605590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bdumrs</dc:creator>
  <cp:keywords/>
  <cp:lastModifiedBy>Kim Brun Jørgensen</cp:lastModifiedBy>
  <cp:revision>2</cp:revision>
  <cp:lastPrinted>2015-03-19T13:44:00Z</cp:lastPrinted>
  <dcterms:created xsi:type="dcterms:W3CDTF">2021-01-27T13:53:00Z</dcterms:created>
  <dcterms:modified xsi:type="dcterms:W3CDTF">2021-01-27T13:53:00Z</dcterms:modified>
</cp:coreProperties>
</file>